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01B372" w14:textId="4277043B" w:rsidR="00A75D16" w:rsidRPr="00156BF8" w:rsidRDefault="00A75D16" w:rsidP="00A75D16">
      <w:pPr>
        <w:pStyle w:val="NoSpacing"/>
        <w:tabs>
          <w:tab w:val="left" w:pos="6390"/>
          <w:tab w:val="left" w:pos="9000"/>
        </w:tabs>
        <w:jc w:val="right"/>
        <w:rPr>
          <w:rFonts w:cs="Times New Roman"/>
          <w:b/>
          <w:i/>
          <w:sz w:val="28"/>
          <w:szCs w:val="28"/>
          <w:lang w:val="en-CA"/>
        </w:rPr>
      </w:pPr>
      <w:r w:rsidRPr="00361711">
        <w:rPr>
          <w:rFonts w:cs="Times New Roman"/>
          <w:b/>
          <w:i/>
          <w:sz w:val="28"/>
          <w:szCs w:val="28"/>
        </w:rPr>
        <w:t xml:space="preserve">Docket No. </w:t>
      </w:r>
      <w:r w:rsidR="00D0444A" w:rsidRPr="00156BF8">
        <w:rPr>
          <w:rFonts w:cs="Times New Roman"/>
          <w:b/>
          <w:i/>
          <w:sz w:val="28"/>
          <w:szCs w:val="28"/>
        </w:rPr>
        <w:t>52632</w:t>
      </w:r>
    </w:p>
    <w:p w14:paraId="334DEBEA" w14:textId="77777777" w:rsidR="00A75D16" w:rsidRPr="00156BF8" w:rsidRDefault="00A75D16" w:rsidP="00A75D16">
      <w:pPr>
        <w:pStyle w:val="NoSpacing"/>
        <w:rPr>
          <w:rFonts w:cs="Times New Roman"/>
          <w:sz w:val="28"/>
          <w:szCs w:val="28"/>
        </w:rPr>
      </w:pPr>
    </w:p>
    <w:p w14:paraId="4F603F22" w14:textId="1689A631" w:rsidR="00A75D16" w:rsidRPr="00156BF8" w:rsidRDefault="00A75D16" w:rsidP="00A75D16">
      <w:pPr>
        <w:pStyle w:val="NoSpacing"/>
        <w:jc w:val="center"/>
        <w:rPr>
          <w:rFonts w:cs="Times New Roman"/>
          <w:b/>
          <w:i/>
          <w:sz w:val="28"/>
          <w:szCs w:val="28"/>
        </w:rPr>
      </w:pPr>
      <w:r w:rsidRPr="00156BF8">
        <w:rPr>
          <w:rFonts w:cs="Times New Roman"/>
          <w:b/>
          <w:i/>
          <w:sz w:val="28"/>
          <w:szCs w:val="28"/>
          <w:lang w:val="en-CA"/>
        </w:rPr>
        <w:fldChar w:fldCharType="begin"/>
      </w:r>
      <w:r w:rsidRPr="00156BF8">
        <w:rPr>
          <w:rFonts w:cs="Times New Roman"/>
          <w:b/>
          <w:i/>
          <w:sz w:val="28"/>
          <w:szCs w:val="28"/>
          <w:lang w:val="en-CA"/>
        </w:rPr>
        <w:instrText xml:space="preserve"> SEQ CHAPTER \h \r 1</w:instrText>
      </w:r>
      <w:r w:rsidRPr="00156BF8">
        <w:rPr>
          <w:rFonts w:cs="Times New Roman"/>
          <w:b/>
          <w:i/>
          <w:sz w:val="28"/>
          <w:szCs w:val="28"/>
          <w:lang w:val="en-CA"/>
        </w:rPr>
        <w:fldChar w:fldCharType="end"/>
      </w:r>
      <w:r w:rsidRPr="00156BF8">
        <w:rPr>
          <w:rFonts w:cs="Times New Roman"/>
          <w:b/>
          <w:i/>
          <w:sz w:val="28"/>
          <w:szCs w:val="28"/>
        </w:rPr>
        <w:t>Notice to Current Customers,</w:t>
      </w:r>
      <w:r w:rsidR="00B57F83" w:rsidRPr="00156BF8">
        <w:rPr>
          <w:rFonts w:cs="Times New Roman"/>
          <w:b/>
          <w:i/>
          <w:sz w:val="28"/>
          <w:szCs w:val="28"/>
        </w:rPr>
        <w:t xml:space="preserve"> </w:t>
      </w:r>
      <w:r w:rsidRPr="00156BF8">
        <w:rPr>
          <w:rFonts w:cs="Times New Roman"/>
          <w:b/>
          <w:i/>
          <w:sz w:val="28"/>
          <w:szCs w:val="28"/>
        </w:rPr>
        <w:t>Neighboring Systems, and Cities</w:t>
      </w:r>
    </w:p>
    <w:p w14:paraId="3A62CE00" w14:textId="020E525A" w:rsidR="003147C7" w:rsidRPr="00156BF8" w:rsidRDefault="00D0444A" w:rsidP="003147C7">
      <w:pPr>
        <w:pStyle w:val="NoSpacing"/>
        <w:jc w:val="center"/>
        <w:rPr>
          <w:rFonts w:cs="Times New Roman"/>
          <w:sz w:val="24"/>
          <w:szCs w:val="24"/>
        </w:rPr>
      </w:pPr>
      <w:r w:rsidRPr="00156BF8">
        <w:rPr>
          <w:rFonts w:cs="Times New Roman"/>
          <w:sz w:val="24"/>
          <w:szCs w:val="24"/>
        </w:rPr>
        <w:t>CITY OF FORT WORTH</w:t>
      </w:r>
      <w:r w:rsidR="003147C7" w:rsidRPr="00156BF8">
        <w:rPr>
          <w:rFonts w:cs="Times New Roman"/>
          <w:sz w:val="24"/>
          <w:szCs w:val="24"/>
        </w:rPr>
        <w:t xml:space="preserve">, CERTIFICATE OF CONVENIENCE AND NECESSITY (CCN) NO. </w:t>
      </w:r>
      <w:r w:rsidRPr="00156BF8">
        <w:rPr>
          <w:rFonts w:cs="Times New Roman"/>
          <w:sz w:val="24"/>
          <w:szCs w:val="24"/>
        </w:rPr>
        <w:t>12311</w:t>
      </w:r>
      <w:r w:rsidR="003147C7" w:rsidRPr="00156BF8">
        <w:rPr>
          <w:rFonts w:cs="Times New Roman"/>
          <w:sz w:val="24"/>
          <w:szCs w:val="24"/>
        </w:rPr>
        <w:t xml:space="preserve">, NOTICE OF INTENT TO PURCHASE WATER FACILITIES AND TO TRANSFER WATER SERVICE AREA UNDER CCN NO. </w:t>
      </w:r>
      <w:r w:rsidRPr="00156BF8">
        <w:rPr>
          <w:rFonts w:cs="Times New Roman"/>
          <w:sz w:val="24"/>
          <w:szCs w:val="24"/>
        </w:rPr>
        <w:t>10073</w:t>
      </w:r>
      <w:r w:rsidR="003147C7" w:rsidRPr="00156BF8">
        <w:rPr>
          <w:rFonts w:cs="Times New Roman"/>
          <w:sz w:val="24"/>
          <w:szCs w:val="24"/>
        </w:rPr>
        <w:t xml:space="preserve"> FROM </w:t>
      </w:r>
      <w:r w:rsidRPr="00156BF8">
        <w:rPr>
          <w:rFonts w:cs="Times New Roman"/>
          <w:sz w:val="24"/>
          <w:szCs w:val="24"/>
        </w:rPr>
        <w:t>TOWN OF LAKESIDE</w:t>
      </w:r>
      <w:r w:rsidR="003147C7" w:rsidRPr="00156BF8">
        <w:rPr>
          <w:rFonts w:cs="Times New Roman"/>
          <w:sz w:val="24"/>
          <w:szCs w:val="24"/>
        </w:rPr>
        <w:t xml:space="preserve"> IN </w:t>
      </w:r>
      <w:r w:rsidRPr="00156BF8">
        <w:rPr>
          <w:rFonts w:cs="Times New Roman"/>
          <w:sz w:val="24"/>
          <w:szCs w:val="24"/>
        </w:rPr>
        <w:t>TARRANT</w:t>
      </w:r>
      <w:r w:rsidR="003147C7" w:rsidRPr="00156BF8">
        <w:rPr>
          <w:rFonts w:cs="Times New Roman"/>
          <w:sz w:val="24"/>
          <w:szCs w:val="24"/>
        </w:rPr>
        <w:t xml:space="preserve"> COUNTY, TEXAS</w:t>
      </w:r>
    </w:p>
    <w:p w14:paraId="7B8596E2" w14:textId="77777777" w:rsidR="00A75D16" w:rsidRPr="00156BF8" w:rsidRDefault="00A75D16" w:rsidP="00A75D16">
      <w:pPr>
        <w:pStyle w:val="NoSpacing"/>
        <w:rPr>
          <w:rFonts w:cs="Times New Roman"/>
        </w:rPr>
      </w:pPr>
    </w:p>
    <w:p w14:paraId="4EFA67D8" w14:textId="77777777" w:rsidR="00A75D16" w:rsidRPr="00156BF8" w:rsidRDefault="00A75D16" w:rsidP="00A75D16">
      <w:pPr>
        <w:pStyle w:val="NoSpacing"/>
        <w:jc w:val="both"/>
        <w:rPr>
          <w:rFonts w:cs="Times New Roman"/>
          <w:sz w:val="24"/>
          <w:szCs w:val="24"/>
        </w:rPr>
      </w:pPr>
      <w:r w:rsidRPr="00156BF8">
        <w:rPr>
          <w:rFonts w:cs="Times New Roman"/>
          <w:sz w:val="24"/>
          <w:szCs w:val="24"/>
        </w:rPr>
        <w:t>To:</w:t>
      </w:r>
      <w:r w:rsidRPr="00156BF8">
        <w:rPr>
          <w:rFonts w:cs="Times New Roman"/>
          <w:sz w:val="24"/>
          <w:szCs w:val="24"/>
        </w:rPr>
        <w:tab/>
        <w:t xml:space="preserve">_________________________________________ </w:t>
      </w:r>
      <w:r w:rsidRPr="00156BF8">
        <w:rPr>
          <w:rFonts w:cs="Times New Roman"/>
          <w:sz w:val="24"/>
          <w:szCs w:val="24"/>
        </w:rPr>
        <w:tab/>
        <w:t>Date Notice Mailed: ______, 20___</w:t>
      </w:r>
    </w:p>
    <w:p w14:paraId="776E9A2A" w14:textId="77777777" w:rsidR="00A75D16" w:rsidRPr="00156BF8" w:rsidRDefault="00A75D16" w:rsidP="00A75D16">
      <w:pPr>
        <w:tabs>
          <w:tab w:val="right" w:pos="9360"/>
        </w:tabs>
        <w:spacing w:after="0"/>
        <w:ind w:left="720"/>
        <w:jc w:val="both"/>
        <w:rPr>
          <w:rFonts w:cs="Times New Roman"/>
          <w:sz w:val="18"/>
          <w:szCs w:val="18"/>
        </w:rPr>
      </w:pPr>
      <w:r w:rsidRPr="00156BF8">
        <w:rPr>
          <w:rFonts w:cs="Times New Roman"/>
          <w:sz w:val="18"/>
          <w:szCs w:val="18"/>
        </w:rPr>
        <w:t>(Name of Customer, Neighboring System, or City)</w:t>
      </w:r>
    </w:p>
    <w:p w14:paraId="691D2F26" w14:textId="77777777" w:rsidR="00A75D16" w:rsidRPr="00156BF8" w:rsidRDefault="00A75D16" w:rsidP="00A75D16">
      <w:pPr>
        <w:tabs>
          <w:tab w:val="right" w:pos="9360"/>
        </w:tabs>
        <w:spacing w:after="0"/>
        <w:ind w:firstLine="720"/>
        <w:jc w:val="both"/>
        <w:rPr>
          <w:rFonts w:cs="Times New Roman"/>
          <w:szCs w:val="24"/>
        </w:rPr>
      </w:pPr>
      <w:r w:rsidRPr="00156BF8">
        <w:rPr>
          <w:rFonts w:cs="Times New Roman"/>
          <w:szCs w:val="24"/>
        </w:rPr>
        <w:t>_____________________________________________</w:t>
      </w:r>
    </w:p>
    <w:p w14:paraId="1FA6A23E" w14:textId="77777777" w:rsidR="00A75D16" w:rsidRPr="00156BF8" w:rsidRDefault="00A75D16" w:rsidP="00A75D16">
      <w:pPr>
        <w:tabs>
          <w:tab w:val="right" w:pos="9360"/>
        </w:tabs>
        <w:spacing w:after="0"/>
        <w:ind w:firstLine="720"/>
        <w:jc w:val="both"/>
        <w:rPr>
          <w:rFonts w:cs="Times New Roman"/>
          <w:sz w:val="18"/>
          <w:szCs w:val="18"/>
        </w:rPr>
      </w:pPr>
      <w:r w:rsidRPr="00156BF8">
        <w:rPr>
          <w:rFonts w:cs="Times New Roman"/>
          <w:sz w:val="18"/>
          <w:szCs w:val="18"/>
        </w:rPr>
        <w:t>(Address)</w:t>
      </w:r>
    </w:p>
    <w:p w14:paraId="56AAEB68" w14:textId="77777777" w:rsidR="00A75D16" w:rsidRPr="00156BF8" w:rsidRDefault="00A75D16" w:rsidP="00A75D16">
      <w:pPr>
        <w:tabs>
          <w:tab w:val="right" w:pos="9360"/>
        </w:tabs>
        <w:spacing w:after="0"/>
        <w:ind w:firstLine="720"/>
        <w:jc w:val="both"/>
        <w:rPr>
          <w:rFonts w:cs="Times New Roman"/>
          <w:szCs w:val="24"/>
        </w:rPr>
      </w:pPr>
      <w:r w:rsidRPr="00156BF8">
        <w:rPr>
          <w:rFonts w:cs="Times New Roman"/>
          <w:szCs w:val="24"/>
        </w:rPr>
        <w:t>_____________________________________________</w:t>
      </w:r>
    </w:p>
    <w:p w14:paraId="7615C82C" w14:textId="77777777" w:rsidR="00A75D16" w:rsidRPr="00156BF8" w:rsidRDefault="00A75D16" w:rsidP="00A75D16">
      <w:pPr>
        <w:tabs>
          <w:tab w:val="right" w:pos="9360"/>
        </w:tabs>
        <w:spacing w:after="0"/>
        <w:ind w:firstLine="720"/>
        <w:jc w:val="both"/>
        <w:rPr>
          <w:rFonts w:cs="Times New Roman"/>
          <w:sz w:val="18"/>
          <w:szCs w:val="18"/>
        </w:rPr>
      </w:pPr>
      <w:r w:rsidRPr="00156BF8">
        <w:rPr>
          <w:rFonts w:cs="Times New Roman"/>
          <w:sz w:val="18"/>
          <w:szCs w:val="18"/>
        </w:rPr>
        <w:t>(City                                       State         Zip)</w:t>
      </w:r>
    </w:p>
    <w:p w14:paraId="3CAD468E" w14:textId="77777777" w:rsidR="00A75D16" w:rsidRPr="00156BF8" w:rsidRDefault="00A75D16" w:rsidP="00A75D16">
      <w:pPr>
        <w:pStyle w:val="NoSpacing"/>
        <w:jc w:val="both"/>
        <w:rPr>
          <w:rFonts w:cs="Times New Roman"/>
        </w:rPr>
      </w:pPr>
    </w:p>
    <w:p w14:paraId="5E78981D" w14:textId="0046D056" w:rsidR="00A75D16" w:rsidRPr="00156BF8" w:rsidRDefault="00D97D2E" w:rsidP="00A75D16">
      <w:pPr>
        <w:pStyle w:val="NoSpacing"/>
        <w:tabs>
          <w:tab w:val="left" w:pos="4320"/>
          <w:tab w:val="left" w:pos="6480"/>
          <w:tab w:val="right" w:pos="9360"/>
        </w:tabs>
        <w:rPr>
          <w:rFonts w:cs="Times New Roman"/>
          <w:sz w:val="24"/>
          <w:szCs w:val="24"/>
          <w:u w:val="single"/>
        </w:rPr>
      </w:pPr>
      <w:bookmarkStart w:id="0" w:name="_Hlk90369143"/>
      <w:r w:rsidRPr="00156BF8">
        <w:rPr>
          <w:rFonts w:cs="Times New Roman"/>
          <w:sz w:val="24"/>
          <w:szCs w:val="24"/>
          <w:u w:val="single"/>
        </w:rPr>
        <w:t>City of Fort Worth</w:t>
      </w:r>
      <w:r w:rsidR="00A75D16" w:rsidRPr="00156BF8">
        <w:rPr>
          <w:rFonts w:cs="Times New Roman"/>
          <w:sz w:val="24"/>
          <w:szCs w:val="24"/>
          <w:u w:val="single"/>
        </w:rPr>
        <w:tab/>
      </w:r>
      <w:r w:rsidRPr="00156BF8">
        <w:rPr>
          <w:rFonts w:cs="Times New Roman"/>
          <w:sz w:val="24"/>
          <w:szCs w:val="24"/>
          <w:u w:val="single"/>
        </w:rPr>
        <w:t>200 Texas Street</w:t>
      </w:r>
      <w:r w:rsidR="00A75D16" w:rsidRPr="00156BF8">
        <w:rPr>
          <w:rFonts w:cs="Times New Roman"/>
          <w:sz w:val="24"/>
          <w:szCs w:val="24"/>
          <w:u w:val="single"/>
        </w:rPr>
        <w:tab/>
      </w:r>
      <w:r w:rsidRPr="00156BF8">
        <w:rPr>
          <w:rFonts w:cs="Times New Roman"/>
          <w:sz w:val="24"/>
          <w:szCs w:val="24"/>
          <w:u w:val="single"/>
        </w:rPr>
        <w:t>Fort Worth</w:t>
      </w:r>
      <w:r w:rsidR="00A75D16" w:rsidRPr="00156BF8">
        <w:rPr>
          <w:rFonts w:cs="Times New Roman"/>
          <w:sz w:val="24"/>
          <w:szCs w:val="24"/>
          <w:u w:val="single"/>
        </w:rPr>
        <w:t>, TX</w:t>
      </w:r>
      <w:r w:rsidR="00A75D16" w:rsidRPr="00156BF8">
        <w:rPr>
          <w:rFonts w:cs="Times New Roman"/>
          <w:sz w:val="24"/>
          <w:szCs w:val="24"/>
          <w:u w:val="single"/>
        </w:rPr>
        <w:tab/>
      </w:r>
      <w:r w:rsidRPr="00156BF8">
        <w:rPr>
          <w:rFonts w:cs="Times New Roman"/>
          <w:sz w:val="24"/>
          <w:szCs w:val="24"/>
          <w:u w:val="single"/>
        </w:rPr>
        <w:t>76102</w:t>
      </w:r>
    </w:p>
    <w:p w14:paraId="53708B44" w14:textId="77777777" w:rsidR="00A75D16" w:rsidRPr="00156BF8" w:rsidRDefault="00A75D16" w:rsidP="00A75D16">
      <w:pPr>
        <w:pStyle w:val="NoSpacing"/>
        <w:tabs>
          <w:tab w:val="left" w:pos="4320"/>
          <w:tab w:val="left" w:pos="6660"/>
          <w:tab w:val="right" w:pos="9360"/>
        </w:tabs>
        <w:jc w:val="both"/>
        <w:rPr>
          <w:rFonts w:cs="Times New Roman"/>
          <w:sz w:val="18"/>
          <w:szCs w:val="18"/>
        </w:rPr>
      </w:pPr>
      <w:r w:rsidRPr="00156BF8">
        <w:rPr>
          <w:rFonts w:cs="Times New Roman"/>
        </w:rPr>
        <w:t xml:space="preserve"> </w:t>
      </w:r>
      <w:r w:rsidRPr="00156BF8">
        <w:rPr>
          <w:rFonts w:cs="Times New Roman"/>
          <w:sz w:val="18"/>
          <w:szCs w:val="18"/>
        </w:rPr>
        <w:t>(Purchaser’s Name)</w:t>
      </w:r>
      <w:r w:rsidRPr="00156BF8">
        <w:rPr>
          <w:rFonts w:cs="Times New Roman"/>
          <w:sz w:val="18"/>
          <w:szCs w:val="18"/>
        </w:rPr>
        <w:tab/>
        <w:t>(Address)</w:t>
      </w:r>
      <w:r w:rsidRPr="00156BF8">
        <w:rPr>
          <w:rFonts w:cs="Times New Roman"/>
          <w:sz w:val="18"/>
          <w:szCs w:val="18"/>
        </w:rPr>
        <w:tab/>
        <w:t xml:space="preserve">(City), (State) </w:t>
      </w:r>
      <w:r w:rsidRPr="00156BF8">
        <w:rPr>
          <w:rFonts w:cs="Times New Roman"/>
          <w:sz w:val="18"/>
          <w:szCs w:val="18"/>
        </w:rPr>
        <w:tab/>
        <w:t>(Zip Code)</w:t>
      </w:r>
    </w:p>
    <w:p w14:paraId="1F9B9DC6" w14:textId="77777777" w:rsidR="00A75D16" w:rsidRPr="00156BF8" w:rsidRDefault="00A75D16" w:rsidP="00A75D16">
      <w:pPr>
        <w:pStyle w:val="NoSpacing"/>
        <w:jc w:val="both"/>
        <w:rPr>
          <w:rFonts w:cs="Times New Roman"/>
        </w:rPr>
      </w:pPr>
    </w:p>
    <w:bookmarkEnd w:id="0"/>
    <w:p w14:paraId="30008840" w14:textId="3F6BD6A2" w:rsidR="00A75D16" w:rsidRPr="00156BF8" w:rsidRDefault="00A75D16" w:rsidP="00A75D16">
      <w:pPr>
        <w:pStyle w:val="NoSpacing"/>
        <w:jc w:val="both"/>
        <w:rPr>
          <w:rFonts w:cs="Times New Roman"/>
          <w:sz w:val="24"/>
          <w:szCs w:val="24"/>
        </w:rPr>
      </w:pPr>
      <w:r w:rsidRPr="00156BF8">
        <w:rPr>
          <w:rFonts w:cs="Times New Roman"/>
          <w:sz w:val="24"/>
          <w:szCs w:val="24"/>
        </w:rPr>
        <w:t xml:space="preserve">has </w:t>
      </w:r>
      <w:proofErr w:type="gramStart"/>
      <w:r w:rsidRPr="00156BF8">
        <w:rPr>
          <w:rFonts w:cs="Times New Roman"/>
          <w:sz w:val="24"/>
          <w:szCs w:val="24"/>
        </w:rPr>
        <w:t>submitted an application</w:t>
      </w:r>
      <w:proofErr w:type="gramEnd"/>
      <w:r w:rsidRPr="00156BF8">
        <w:rPr>
          <w:rFonts w:cs="Times New Roman"/>
          <w:sz w:val="24"/>
          <w:szCs w:val="24"/>
        </w:rPr>
        <w:t xml:space="preserve"> with the Public Utility Commission of Texas (Commission)</w:t>
      </w:r>
      <w:r w:rsidR="00596BB0" w:rsidRPr="00156BF8">
        <w:rPr>
          <w:rFonts w:cs="Times New Roman"/>
          <w:sz w:val="24"/>
          <w:szCs w:val="24"/>
        </w:rPr>
        <w:t xml:space="preserve"> </w:t>
      </w:r>
      <w:r w:rsidRPr="00156BF8">
        <w:rPr>
          <w:rFonts w:cs="Times New Roman"/>
          <w:sz w:val="24"/>
          <w:szCs w:val="24"/>
        </w:rPr>
        <w:t xml:space="preserve">to purchase </w:t>
      </w:r>
      <w:r w:rsidRPr="00156BF8">
        <w:rPr>
          <w:sz w:val="24"/>
          <w:szCs w:val="24"/>
        </w:rPr>
        <w:t xml:space="preserve">a portion </w:t>
      </w:r>
      <w:r w:rsidRPr="00156BF8">
        <w:rPr>
          <w:rFonts w:cs="Times New Roman"/>
          <w:sz w:val="24"/>
          <w:szCs w:val="24"/>
        </w:rPr>
        <w:t xml:space="preserve">of the water facilities and to transfer water certificated service area under CCN No. </w:t>
      </w:r>
      <w:r w:rsidR="007F2A2A" w:rsidRPr="00156BF8">
        <w:rPr>
          <w:rFonts w:cs="Times New Roman"/>
          <w:sz w:val="24"/>
          <w:szCs w:val="24"/>
          <w:u w:val="single"/>
        </w:rPr>
        <w:t>10073</w:t>
      </w:r>
      <w:r w:rsidRPr="00156BF8">
        <w:rPr>
          <w:rFonts w:cs="Times New Roman"/>
          <w:sz w:val="24"/>
          <w:szCs w:val="24"/>
        </w:rPr>
        <w:t xml:space="preserve"> in </w:t>
      </w:r>
      <w:r w:rsidR="003D036F" w:rsidRPr="00156BF8">
        <w:rPr>
          <w:rFonts w:cs="Times New Roman"/>
          <w:sz w:val="24"/>
          <w:szCs w:val="24"/>
        </w:rPr>
        <w:t>Tarrant</w:t>
      </w:r>
      <w:r w:rsidRPr="00156BF8">
        <w:rPr>
          <w:rFonts w:cs="Times New Roman"/>
          <w:sz w:val="24"/>
          <w:szCs w:val="24"/>
        </w:rPr>
        <w:t xml:space="preserve"> Count</w:t>
      </w:r>
      <w:r w:rsidR="003D036F" w:rsidRPr="00156BF8">
        <w:rPr>
          <w:rFonts w:cs="Times New Roman"/>
          <w:sz w:val="24"/>
          <w:szCs w:val="24"/>
        </w:rPr>
        <w:t>y</w:t>
      </w:r>
      <w:r w:rsidRPr="00156BF8">
        <w:rPr>
          <w:rFonts w:cs="Times New Roman"/>
          <w:sz w:val="24"/>
          <w:szCs w:val="24"/>
        </w:rPr>
        <w:t>, TX from:</w:t>
      </w:r>
    </w:p>
    <w:p w14:paraId="1F77D87E" w14:textId="77777777" w:rsidR="00A75D16" w:rsidRPr="00156BF8" w:rsidRDefault="00A75D16" w:rsidP="00A75D16">
      <w:pPr>
        <w:pStyle w:val="NoSpacing"/>
        <w:rPr>
          <w:rFonts w:cs="Times New Roman"/>
          <w:sz w:val="24"/>
          <w:szCs w:val="24"/>
          <w:highlight w:val="yellow"/>
        </w:rPr>
      </w:pPr>
    </w:p>
    <w:p w14:paraId="53B91A10" w14:textId="7DE50A08" w:rsidR="00A75D16" w:rsidRPr="00156BF8" w:rsidRDefault="00D97D2E" w:rsidP="00A75D16">
      <w:pPr>
        <w:pStyle w:val="NoSpacing"/>
        <w:tabs>
          <w:tab w:val="left" w:pos="4320"/>
          <w:tab w:val="left" w:pos="6480"/>
          <w:tab w:val="right" w:pos="9360"/>
        </w:tabs>
        <w:rPr>
          <w:rFonts w:cs="Times New Roman"/>
          <w:sz w:val="24"/>
          <w:szCs w:val="24"/>
          <w:u w:val="single"/>
        </w:rPr>
      </w:pPr>
      <w:r w:rsidRPr="00156BF8">
        <w:rPr>
          <w:rFonts w:cs="Times New Roman"/>
          <w:sz w:val="24"/>
          <w:szCs w:val="24"/>
          <w:u w:val="single"/>
        </w:rPr>
        <w:t>Town of Lakeside</w:t>
      </w:r>
      <w:r w:rsidR="00A75D16" w:rsidRPr="00156BF8">
        <w:rPr>
          <w:rFonts w:cs="Times New Roman"/>
          <w:sz w:val="24"/>
          <w:szCs w:val="24"/>
          <w:u w:val="single"/>
        </w:rPr>
        <w:tab/>
      </w:r>
      <w:r w:rsidRPr="00156BF8">
        <w:rPr>
          <w:rFonts w:cs="Times New Roman"/>
          <w:sz w:val="24"/>
          <w:szCs w:val="24"/>
          <w:u w:val="single"/>
        </w:rPr>
        <w:t>9830 Confederate Park Rd. Lakeside</w:t>
      </w:r>
      <w:r w:rsidR="00A75D16" w:rsidRPr="00156BF8">
        <w:rPr>
          <w:rFonts w:cs="Times New Roman"/>
          <w:sz w:val="24"/>
          <w:szCs w:val="24"/>
          <w:u w:val="single"/>
        </w:rPr>
        <w:t>, TX</w:t>
      </w:r>
      <w:r w:rsidR="00A75D16" w:rsidRPr="00156BF8">
        <w:rPr>
          <w:rFonts w:cs="Times New Roman"/>
          <w:sz w:val="24"/>
          <w:szCs w:val="24"/>
          <w:u w:val="single"/>
        </w:rPr>
        <w:tab/>
      </w:r>
      <w:r w:rsidRPr="00156BF8">
        <w:rPr>
          <w:rFonts w:cs="Times New Roman"/>
          <w:sz w:val="24"/>
          <w:szCs w:val="24"/>
          <w:u w:val="single"/>
        </w:rPr>
        <w:t>76108</w:t>
      </w:r>
    </w:p>
    <w:p w14:paraId="7F29ABCE" w14:textId="77777777" w:rsidR="00A75D16" w:rsidRPr="00156BF8" w:rsidRDefault="00A75D16" w:rsidP="00A75D16">
      <w:pPr>
        <w:pStyle w:val="NoSpacing"/>
        <w:tabs>
          <w:tab w:val="left" w:pos="4320"/>
          <w:tab w:val="left" w:pos="6660"/>
          <w:tab w:val="right" w:pos="9360"/>
        </w:tabs>
        <w:jc w:val="both"/>
        <w:rPr>
          <w:rFonts w:cs="Times New Roman"/>
          <w:sz w:val="18"/>
          <w:szCs w:val="18"/>
        </w:rPr>
      </w:pPr>
      <w:r w:rsidRPr="00156BF8">
        <w:rPr>
          <w:rFonts w:cs="Times New Roman"/>
        </w:rPr>
        <w:t xml:space="preserve"> </w:t>
      </w:r>
      <w:r w:rsidRPr="00156BF8">
        <w:rPr>
          <w:rFonts w:cs="Times New Roman"/>
          <w:sz w:val="18"/>
          <w:szCs w:val="18"/>
        </w:rPr>
        <w:t>(Seller’s Name)</w:t>
      </w:r>
      <w:r w:rsidRPr="00156BF8">
        <w:rPr>
          <w:rFonts w:cs="Times New Roman"/>
          <w:sz w:val="18"/>
          <w:szCs w:val="18"/>
        </w:rPr>
        <w:tab/>
        <w:t>(Address)</w:t>
      </w:r>
      <w:r w:rsidRPr="00156BF8">
        <w:rPr>
          <w:rFonts w:cs="Times New Roman"/>
          <w:sz w:val="18"/>
          <w:szCs w:val="18"/>
        </w:rPr>
        <w:tab/>
        <w:t xml:space="preserve">(City), (State) </w:t>
      </w:r>
      <w:r w:rsidRPr="00156BF8">
        <w:rPr>
          <w:rFonts w:cs="Times New Roman"/>
          <w:sz w:val="18"/>
          <w:szCs w:val="18"/>
        </w:rPr>
        <w:tab/>
        <w:t>(Zip Code)</w:t>
      </w:r>
    </w:p>
    <w:p w14:paraId="7CB0EF6D" w14:textId="77777777" w:rsidR="00A75D16" w:rsidRPr="00156BF8" w:rsidRDefault="00A75D16" w:rsidP="00A75D16">
      <w:pPr>
        <w:pStyle w:val="NoSpacing"/>
        <w:jc w:val="both"/>
        <w:rPr>
          <w:rFonts w:cs="Times New Roman"/>
        </w:rPr>
      </w:pPr>
    </w:p>
    <w:p w14:paraId="2ADE1086" w14:textId="77777777" w:rsidR="00A75D16" w:rsidRPr="00A75D16" w:rsidRDefault="00A75D16" w:rsidP="00A75D16">
      <w:pPr>
        <w:pStyle w:val="NoSpacing"/>
        <w:jc w:val="both"/>
        <w:rPr>
          <w:rFonts w:cs="Times New Roman"/>
          <w:sz w:val="24"/>
          <w:szCs w:val="24"/>
        </w:rPr>
      </w:pPr>
      <w:r w:rsidRPr="00A75D16">
        <w:rPr>
          <w:rFonts w:cs="Times New Roman"/>
          <w:sz w:val="24"/>
          <w:szCs w:val="24"/>
        </w:rPr>
        <w:t>The sale is scheduled to take place if approved by the Commission (Texas Water Code §</w:t>
      </w:r>
      <w:r w:rsidR="00832A12">
        <w:rPr>
          <w:rFonts w:cs="Times New Roman"/>
          <w:sz w:val="24"/>
          <w:szCs w:val="24"/>
        </w:rPr>
        <w:t> </w:t>
      </w:r>
      <w:r w:rsidRPr="00A75D16">
        <w:rPr>
          <w:rFonts w:cs="Times New Roman"/>
          <w:sz w:val="24"/>
          <w:szCs w:val="24"/>
        </w:rPr>
        <w:t>13.301).  The transaction and the transfer of the CCN includes the following subdivision:</w:t>
      </w:r>
    </w:p>
    <w:p w14:paraId="5C52569D" w14:textId="77777777" w:rsidR="00797298" w:rsidRPr="00797298" w:rsidRDefault="00797298" w:rsidP="00797298">
      <w:pPr>
        <w:pStyle w:val="NoSpacing"/>
        <w:jc w:val="both"/>
        <w:rPr>
          <w:rFonts w:cs="Times New Roman"/>
          <w:sz w:val="24"/>
          <w:szCs w:val="24"/>
          <w:u w:val="single"/>
        </w:rPr>
      </w:pPr>
      <w:r w:rsidRPr="00797298">
        <w:rPr>
          <w:rFonts w:cs="Times New Roman"/>
          <w:sz w:val="24"/>
          <w:szCs w:val="24"/>
          <w:u w:val="single"/>
        </w:rPr>
        <w:t xml:space="preserve">Ella Young, Rolling Wood Homesites, Turtle Creek Ranch.   </w:t>
      </w:r>
    </w:p>
    <w:p w14:paraId="5DD1B32E" w14:textId="77777777" w:rsidR="00797298" w:rsidRPr="00797298" w:rsidRDefault="00797298" w:rsidP="00797298">
      <w:pPr>
        <w:pStyle w:val="NoSpacing"/>
        <w:rPr>
          <w:rFonts w:cs="Times New Roman"/>
          <w:sz w:val="24"/>
          <w:szCs w:val="24"/>
          <w:highlight w:val="yellow"/>
        </w:rPr>
      </w:pPr>
    </w:p>
    <w:p w14:paraId="6339CA20" w14:textId="77777777" w:rsidR="00131F7C" w:rsidRPr="00944057" w:rsidRDefault="00131F7C" w:rsidP="00131F7C">
      <w:pPr>
        <w:pStyle w:val="NoSpacing"/>
        <w:rPr>
          <w:rFonts w:cs="Times New Roman"/>
          <w:sz w:val="24"/>
          <w:szCs w:val="24"/>
          <w:highlight w:val="yellow"/>
        </w:rPr>
      </w:pPr>
    </w:p>
    <w:p w14:paraId="43FA779A" w14:textId="77777777" w:rsidR="00D97D2E" w:rsidRPr="00736282" w:rsidRDefault="00D97D2E" w:rsidP="00D97D2E">
      <w:pPr>
        <w:jc w:val="both"/>
      </w:pPr>
      <w:bookmarkStart w:id="1" w:name="_Hlk63330499"/>
      <w:bookmarkStart w:id="2" w:name="_Hlk29462470"/>
      <w:r w:rsidRPr="00736282">
        <w:t xml:space="preserve">The requested area includes </w:t>
      </w:r>
      <w:r w:rsidRPr="00736282">
        <w:rPr>
          <w:u w:val="single"/>
        </w:rPr>
        <w:t>71</w:t>
      </w:r>
      <w:r w:rsidRPr="00736282">
        <w:t xml:space="preserve"> customer connections, is located approximately </w:t>
      </w:r>
      <w:r>
        <w:rPr>
          <w:u w:val="single"/>
        </w:rPr>
        <w:t>1</w:t>
      </w:r>
      <w:r w:rsidRPr="00736282">
        <w:t xml:space="preserve"> mile </w:t>
      </w:r>
      <w:r>
        <w:rPr>
          <w:u w:val="single"/>
        </w:rPr>
        <w:t>east</w:t>
      </w:r>
      <w:r w:rsidRPr="00736282">
        <w:t xml:space="preserve"> of downtown </w:t>
      </w:r>
      <w:r>
        <w:rPr>
          <w:u w:val="single"/>
        </w:rPr>
        <w:t>Lakeside</w:t>
      </w:r>
      <w:r w:rsidRPr="00736282">
        <w:t xml:space="preserve">, Texas, and is generally bounded on the north by </w:t>
      </w:r>
      <w:r>
        <w:rPr>
          <w:u w:val="single"/>
        </w:rPr>
        <w:t>Lake Worth</w:t>
      </w:r>
      <w:r w:rsidRPr="00736282">
        <w:t xml:space="preserve">; on the east by </w:t>
      </w:r>
      <w:r>
        <w:rPr>
          <w:u w:val="single"/>
        </w:rPr>
        <w:t>Lake Worth</w:t>
      </w:r>
      <w:r w:rsidRPr="00736282">
        <w:t xml:space="preserve">; on the south by </w:t>
      </w:r>
      <w:r>
        <w:rPr>
          <w:u w:val="single"/>
        </w:rPr>
        <w:t>Lake Worth</w:t>
      </w:r>
      <w:r w:rsidRPr="00736282">
        <w:t xml:space="preserve">; and on the west by </w:t>
      </w:r>
      <w:r>
        <w:rPr>
          <w:u w:val="single"/>
        </w:rPr>
        <w:t>FM 1886 and Buffalo Road</w:t>
      </w:r>
      <w:r w:rsidRPr="00736282">
        <w:t>.</w:t>
      </w:r>
    </w:p>
    <w:p w14:paraId="7ACB2449" w14:textId="77777777" w:rsidR="00D97D2E" w:rsidRPr="00736282" w:rsidRDefault="00D97D2E" w:rsidP="00D97D2E">
      <w:pPr>
        <w:jc w:val="both"/>
      </w:pPr>
    </w:p>
    <w:p w14:paraId="5E3C0073" w14:textId="77777777" w:rsidR="00D97D2E" w:rsidRPr="00736282" w:rsidRDefault="00D97D2E" w:rsidP="00D97D2E">
      <w:pPr>
        <w:jc w:val="both"/>
      </w:pPr>
      <w:r w:rsidRPr="00736282">
        <w:t xml:space="preserve">The requested area includes approximately </w:t>
      </w:r>
      <w:r w:rsidRPr="00736282">
        <w:rPr>
          <w:u w:val="single"/>
        </w:rPr>
        <w:t>1</w:t>
      </w:r>
      <w:r>
        <w:rPr>
          <w:u w:val="single"/>
        </w:rPr>
        <w:t>40</w:t>
      </w:r>
      <w:r w:rsidRPr="00736282">
        <w:t xml:space="preserve"> acres, comprised of:</w:t>
      </w:r>
    </w:p>
    <w:p w14:paraId="3EEA2667" w14:textId="77777777" w:rsidR="00D97D2E" w:rsidRPr="00736282" w:rsidRDefault="00D97D2E" w:rsidP="00D97D2E">
      <w:pPr>
        <w:jc w:val="both"/>
      </w:pPr>
      <w:r w:rsidRPr="00736282">
        <w:t xml:space="preserve">     </w:t>
      </w:r>
      <w:r w:rsidRPr="00736282">
        <w:tab/>
      </w:r>
      <w:r w:rsidRPr="00736282">
        <w:rPr>
          <w:u w:val="single"/>
        </w:rPr>
        <w:t>6</w:t>
      </w:r>
      <w:r>
        <w:rPr>
          <w:u w:val="single"/>
        </w:rPr>
        <w:t>9</w:t>
      </w:r>
      <w:r w:rsidRPr="00736282">
        <w:t xml:space="preserve"> acres of transferred area (from CCN No. 10073</w:t>
      </w:r>
      <w:proofErr w:type="gramStart"/>
      <w:r w:rsidRPr="00736282">
        <w:t>);</w:t>
      </w:r>
      <w:proofErr w:type="gramEnd"/>
    </w:p>
    <w:p w14:paraId="37D0031A" w14:textId="77777777" w:rsidR="00D97D2E" w:rsidRPr="00736282" w:rsidRDefault="00D97D2E" w:rsidP="00D97D2E">
      <w:pPr>
        <w:jc w:val="both"/>
      </w:pPr>
      <w:r w:rsidRPr="00736282">
        <w:t xml:space="preserve">     </w:t>
      </w:r>
      <w:r w:rsidRPr="00736282">
        <w:tab/>
      </w:r>
      <w:r w:rsidRPr="00736282">
        <w:rPr>
          <w:u w:val="single"/>
        </w:rPr>
        <w:t>71</w:t>
      </w:r>
      <w:r w:rsidRPr="00736282">
        <w:t xml:space="preserve"> acres of decertified area (from CCN No. 10073).</w:t>
      </w:r>
    </w:p>
    <w:p w14:paraId="0DA3451C" w14:textId="77777777" w:rsidR="00D97D2E" w:rsidRPr="00736282" w:rsidRDefault="00D97D2E" w:rsidP="00D97D2E">
      <w:pPr>
        <w:jc w:val="both"/>
      </w:pPr>
      <w:r w:rsidRPr="00736282">
        <w:t xml:space="preserve">The application proposes the addition of approximately </w:t>
      </w:r>
      <w:r w:rsidRPr="00736282">
        <w:rPr>
          <w:u w:val="single"/>
        </w:rPr>
        <w:t>6</w:t>
      </w:r>
      <w:r>
        <w:rPr>
          <w:u w:val="single"/>
        </w:rPr>
        <w:t>9</w:t>
      </w:r>
      <w:r w:rsidRPr="00736282">
        <w:t xml:space="preserve"> acres to CCN No. 12311.</w:t>
      </w:r>
    </w:p>
    <w:p w14:paraId="59F9D5B5" w14:textId="78B6BF81" w:rsidR="00A75D16" w:rsidRPr="00A75D16" w:rsidRDefault="00D97D2E" w:rsidP="00D97D2E">
      <w:pPr>
        <w:spacing w:before="240"/>
        <w:rPr>
          <w:bCs/>
          <w:szCs w:val="24"/>
        </w:rPr>
      </w:pPr>
      <w:r w:rsidRPr="00736282">
        <w:t xml:space="preserve">The application proposes the subtraction of approximately </w:t>
      </w:r>
      <w:r>
        <w:rPr>
          <w:u w:val="single"/>
        </w:rPr>
        <w:t>140</w:t>
      </w:r>
      <w:r w:rsidRPr="00736282">
        <w:t xml:space="preserve"> acres from CCN No. 10073</w:t>
      </w:r>
      <w:r w:rsidRPr="00A75D16">
        <w:rPr>
          <w:bCs/>
          <w:color w:val="FF0000"/>
          <w:szCs w:val="24"/>
        </w:rPr>
        <w:t xml:space="preserve"> </w:t>
      </w:r>
      <w:bookmarkEnd w:id="1"/>
    </w:p>
    <w:p w14:paraId="60887078" w14:textId="77777777" w:rsidR="002D31D4" w:rsidRPr="00D13FE6" w:rsidRDefault="002D31D4" w:rsidP="002D31D4">
      <w:pPr>
        <w:jc w:val="both"/>
        <w:rPr>
          <w:rFonts w:cs="Times New Roman"/>
        </w:rPr>
      </w:pPr>
      <w:r w:rsidRPr="000808ED">
        <w:rPr>
          <w:rFonts w:cs="Times New Roman"/>
          <w:b/>
        </w:rPr>
        <w:t>See enclosed map showing the requested area.</w:t>
      </w:r>
      <w:bookmarkEnd w:id="2"/>
    </w:p>
    <w:p w14:paraId="6D4FA520" w14:textId="1EBEFE9C" w:rsidR="00A83220" w:rsidRPr="002D31D4" w:rsidRDefault="00A83220" w:rsidP="002D31D4">
      <w:pPr>
        <w:pStyle w:val="NoSpacing"/>
        <w:spacing w:after="240"/>
        <w:jc w:val="both"/>
        <w:rPr>
          <w:rFonts w:cs="Times New Roman"/>
          <w:sz w:val="24"/>
          <w:szCs w:val="24"/>
        </w:rPr>
      </w:pPr>
      <w:r w:rsidRPr="002D31D4">
        <w:rPr>
          <w:rFonts w:cs="Times New Roman"/>
          <w:sz w:val="24"/>
          <w:szCs w:val="24"/>
        </w:rPr>
        <w:t xml:space="preserve">This transaction will have the following effect on the current customers’ rates and services:  </w:t>
      </w:r>
      <w:r w:rsidR="00156BF8" w:rsidRPr="00156BF8">
        <w:rPr>
          <w:rFonts w:cs="Times New Roman"/>
          <w:sz w:val="24"/>
          <w:szCs w:val="24"/>
          <w:u w:val="single"/>
        </w:rPr>
        <w:t>lower monthly bill</w:t>
      </w:r>
      <w:r w:rsidRPr="00156BF8">
        <w:rPr>
          <w:rFonts w:cs="Times New Roman"/>
          <w:sz w:val="24"/>
          <w:szCs w:val="24"/>
        </w:rPr>
        <w:t>.</w:t>
      </w:r>
    </w:p>
    <w:p w14:paraId="4DF13BDA" w14:textId="77777777" w:rsidR="00380A0B" w:rsidRPr="00BB399F" w:rsidRDefault="00BB399F" w:rsidP="00BB399F">
      <w:pPr>
        <w:jc w:val="both"/>
        <w:rPr>
          <w:rFonts w:cs="Times New Roman"/>
          <w:i/>
          <w:iCs/>
          <w:szCs w:val="24"/>
        </w:rPr>
      </w:pPr>
      <w:r>
        <w:rPr>
          <w:rFonts w:cs="Times New Roman"/>
          <w:i/>
          <w:iCs/>
          <w:szCs w:val="24"/>
        </w:rPr>
        <w:t xml:space="preserve">Persons who wish to intervene in the proceeding or comment upon action sought should contact the Public Utility Commission, P.O. Box 13326, Austin, Texas 78711-3326, or call the Public </w:t>
      </w:r>
      <w:r>
        <w:rPr>
          <w:rFonts w:cs="Times New Roman"/>
          <w:i/>
          <w:iCs/>
          <w:szCs w:val="24"/>
        </w:rPr>
        <w:lastRenderedPageBreak/>
        <w:t>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A91F469" w14:textId="77777777" w:rsidR="00380A0B" w:rsidRPr="00361711"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0C5A2E4C" w14:textId="77777777" w:rsidR="00380A0B" w:rsidRPr="00361711" w:rsidRDefault="00380A0B">
      <w:pPr>
        <w:spacing w:after="0" w:line="240" w:lineRule="auto"/>
        <w:jc w:val="both"/>
        <w:rPr>
          <w:rFonts w:cs="Times New Roman"/>
          <w:szCs w:val="24"/>
        </w:rPr>
      </w:pPr>
    </w:p>
    <w:p w14:paraId="00926AB8"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0C14B73D"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11C660F4"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02821BB1" w14:textId="77777777" w:rsidR="00A83220" w:rsidRPr="003C7B98" w:rsidRDefault="00A83220" w:rsidP="00A83220">
      <w:pPr>
        <w:spacing w:after="0" w:line="240" w:lineRule="auto"/>
        <w:jc w:val="both"/>
        <w:rPr>
          <w:rFonts w:cs="Times New Roman"/>
          <w:szCs w:val="24"/>
        </w:rPr>
      </w:pPr>
    </w:p>
    <w:p w14:paraId="546D031E"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751D85BA"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08A03858" w14:textId="77777777" w:rsidR="00900E94" w:rsidRPr="00637AF4" w:rsidRDefault="00115771">
      <w:pPr>
        <w:spacing w:after="0" w:line="240" w:lineRule="auto"/>
        <w:jc w:val="both"/>
        <w:rPr>
          <w:rFonts w:cs="Times New Roman"/>
        </w:rPr>
      </w:pPr>
      <w:r w:rsidRPr="00637AF4">
        <w:rPr>
          <w:rFonts w:cs="Times New Roman"/>
        </w:rPr>
        <w:br w:type="page"/>
      </w:r>
    </w:p>
    <w:p w14:paraId="059E408B" w14:textId="72C47C24" w:rsidR="002059BE" w:rsidRPr="00156BF8" w:rsidRDefault="002059BE" w:rsidP="00A75D16">
      <w:pPr>
        <w:pStyle w:val="NoSpacing"/>
        <w:tabs>
          <w:tab w:val="left" w:pos="6390"/>
          <w:tab w:val="left" w:pos="9000"/>
        </w:tabs>
        <w:jc w:val="right"/>
        <w:rPr>
          <w:rFonts w:cs="Times New Roman"/>
          <w:b/>
          <w:i/>
          <w:sz w:val="28"/>
          <w:szCs w:val="28"/>
        </w:rPr>
      </w:pPr>
      <w:r w:rsidRPr="00C30661">
        <w:rPr>
          <w:b/>
          <w:i/>
        </w:rPr>
        <w:lastRenderedPageBreak/>
        <w:t xml:space="preserve">Docket No. </w:t>
      </w:r>
      <w:r w:rsidR="00D0444A" w:rsidRPr="00156BF8">
        <w:rPr>
          <w:rFonts w:cs="Times New Roman"/>
          <w:b/>
          <w:i/>
          <w:sz w:val="28"/>
          <w:szCs w:val="28"/>
        </w:rPr>
        <w:t>52632</w:t>
      </w:r>
    </w:p>
    <w:p w14:paraId="231ECD4B" w14:textId="77777777" w:rsidR="00A75D16" w:rsidRPr="00156BF8" w:rsidRDefault="00A75D16" w:rsidP="00A75D16">
      <w:pPr>
        <w:pStyle w:val="NoSpacing"/>
        <w:tabs>
          <w:tab w:val="left" w:pos="6390"/>
          <w:tab w:val="left" w:pos="9000"/>
        </w:tabs>
        <w:jc w:val="right"/>
        <w:rPr>
          <w:rFonts w:cs="Times New Roman"/>
          <w:b/>
          <w:i/>
          <w:sz w:val="28"/>
          <w:szCs w:val="28"/>
          <w:lang w:val="en-CA"/>
        </w:rPr>
      </w:pPr>
    </w:p>
    <w:p w14:paraId="6FB683F2" w14:textId="77777777" w:rsidR="002059BE" w:rsidRPr="00156BF8" w:rsidRDefault="002059BE" w:rsidP="002059BE">
      <w:pPr>
        <w:jc w:val="center"/>
        <w:rPr>
          <w:rFonts w:cs="Times New Roman"/>
          <w:b/>
          <w:sz w:val="28"/>
          <w:szCs w:val="28"/>
        </w:rPr>
      </w:pPr>
      <w:r w:rsidRPr="00156BF8">
        <w:rPr>
          <w:rFonts w:cs="Times New Roman"/>
          <w:b/>
          <w:sz w:val="28"/>
          <w:szCs w:val="28"/>
          <w:lang w:val="en-CA"/>
        </w:rPr>
        <w:fldChar w:fldCharType="begin"/>
      </w:r>
      <w:r w:rsidRPr="00156BF8">
        <w:rPr>
          <w:rFonts w:cs="Times New Roman"/>
          <w:b/>
          <w:sz w:val="28"/>
          <w:szCs w:val="28"/>
          <w:lang w:val="en-CA"/>
        </w:rPr>
        <w:instrText xml:space="preserve"> SEQ CHAPTER \h \r 1</w:instrText>
      </w:r>
      <w:r w:rsidRPr="00156BF8">
        <w:rPr>
          <w:rFonts w:cs="Times New Roman"/>
          <w:b/>
          <w:sz w:val="28"/>
          <w:szCs w:val="28"/>
          <w:lang w:val="en-CA"/>
        </w:rPr>
        <w:fldChar w:fldCharType="end"/>
      </w:r>
      <w:r w:rsidRPr="00156BF8">
        <w:rPr>
          <w:rFonts w:cs="Times New Roman"/>
          <w:b/>
          <w:i/>
          <w:iCs/>
          <w:sz w:val="28"/>
          <w:szCs w:val="28"/>
        </w:rPr>
        <w:t>Notice for Publication</w:t>
      </w:r>
    </w:p>
    <w:p w14:paraId="741ECC9A" w14:textId="77777777" w:rsidR="00D97D2E" w:rsidRPr="00156BF8" w:rsidRDefault="00D97D2E" w:rsidP="00D97D2E">
      <w:pPr>
        <w:pStyle w:val="NoSpacing"/>
        <w:jc w:val="center"/>
        <w:rPr>
          <w:rFonts w:cs="Times New Roman"/>
          <w:sz w:val="24"/>
          <w:szCs w:val="24"/>
        </w:rPr>
      </w:pPr>
      <w:r w:rsidRPr="00156BF8">
        <w:rPr>
          <w:rFonts w:cs="Times New Roman"/>
          <w:sz w:val="24"/>
          <w:szCs w:val="24"/>
        </w:rPr>
        <w:t>CITY OF FORT WORTH, CERTIFICATE OF CONVENIENCE AND NECESSITY (CCN) NO. 12311, NOTICE OF INTENT TO PURCHASE WATER FACILITIES AND TO TRANSFER WATER SERVICE AREA UNDER CCN NO. 10073 FROM TOWN OF LAKESIDE IN TARRANT COUNTY, TEXAS</w:t>
      </w:r>
    </w:p>
    <w:p w14:paraId="7A66E9DB" w14:textId="77777777" w:rsidR="0052561D" w:rsidRPr="00156BF8" w:rsidRDefault="0052561D" w:rsidP="0052561D">
      <w:pPr>
        <w:pStyle w:val="NoSpacing"/>
        <w:jc w:val="center"/>
        <w:rPr>
          <w:rFonts w:cs="Times New Roman"/>
          <w:sz w:val="24"/>
          <w:szCs w:val="24"/>
        </w:rPr>
      </w:pPr>
    </w:p>
    <w:p w14:paraId="70A214AA" w14:textId="77777777" w:rsidR="00D87406" w:rsidRPr="00156BF8" w:rsidRDefault="00D87406" w:rsidP="00D87406">
      <w:pPr>
        <w:pStyle w:val="NoSpacing"/>
        <w:tabs>
          <w:tab w:val="left" w:pos="4320"/>
          <w:tab w:val="left" w:pos="6480"/>
          <w:tab w:val="right" w:pos="9360"/>
        </w:tabs>
        <w:rPr>
          <w:rFonts w:cs="Times New Roman"/>
          <w:sz w:val="24"/>
          <w:szCs w:val="24"/>
          <w:u w:val="single"/>
        </w:rPr>
      </w:pPr>
      <w:r w:rsidRPr="00156BF8">
        <w:rPr>
          <w:rFonts w:cs="Times New Roman"/>
          <w:sz w:val="24"/>
          <w:szCs w:val="24"/>
          <w:u w:val="single"/>
        </w:rPr>
        <w:t>City of Fort Worth</w:t>
      </w:r>
      <w:r w:rsidRPr="00156BF8">
        <w:rPr>
          <w:rFonts w:cs="Times New Roman"/>
          <w:sz w:val="24"/>
          <w:szCs w:val="24"/>
          <w:u w:val="single"/>
        </w:rPr>
        <w:tab/>
        <w:t>200 Texas Street</w:t>
      </w:r>
      <w:r w:rsidRPr="00156BF8">
        <w:rPr>
          <w:rFonts w:cs="Times New Roman"/>
          <w:sz w:val="24"/>
          <w:szCs w:val="24"/>
          <w:u w:val="single"/>
        </w:rPr>
        <w:tab/>
        <w:t>Fort Worth, TX</w:t>
      </w:r>
      <w:r w:rsidRPr="00156BF8">
        <w:rPr>
          <w:rFonts w:cs="Times New Roman"/>
          <w:sz w:val="24"/>
          <w:szCs w:val="24"/>
          <w:u w:val="single"/>
        </w:rPr>
        <w:tab/>
        <w:t>76102</w:t>
      </w:r>
    </w:p>
    <w:p w14:paraId="14FFAA55" w14:textId="77777777" w:rsidR="00D87406" w:rsidRPr="00156BF8" w:rsidRDefault="00D87406" w:rsidP="00D87406">
      <w:pPr>
        <w:pStyle w:val="NoSpacing"/>
        <w:tabs>
          <w:tab w:val="left" w:pos="4320"/>
          <w:tab w:val="left" w:pos="6660"/>
          <w:tab w:val="right" w:pos="9360"/>
        </w:tabs>
        <w:jc w:val="both"/>
        <w:rPr>
          <w:rFonts w:cs="Times New Roman"/>
          <w:sz w:val="18"/>
          <w:szCs w:val="18"/>
        </w:rPr>
      </w:pPr>
      <w:r w:rsidRPr="00156BF8">
        <w:rPr>
          <w:rFonts w:cs="Times New Roman"/>
        </w:rPr>
        <w:t xml:space="preserve"> </w:t>
      </w:r>
      <w:r w:rsidRPr="00156BF8">
        <w:rPr>
          <w:rFonts w:cs="Times New Roman"/>
          <w:sz w:val="18"/>
          <w:szCs w:val="18"/>
        </w:rPr>
        <w:t>(Purchaser’s Name)</w:t>
      </w:r>
      <w:r w:rsidRPr="00156BF8">
        <w:rPr>
          <w:rFonts w:cs="Times New Roman"/>
          <w:sz w:val="18"/>
          <w:szCs w:val="18"/>
        </w:rPr>
        <w:tab/>
        <w:t>(Address)</w:t>
      </w:r>
      <w:r w:rsidRPr="00156BF8">
        <w:rPr>
          <w:rFonts w:cs="Times New Roman"/>
          <w:sz w:val="18"/>
          <w:szCs w:val="18"/>
        </w:rPr>
        <w:tab/>
        <w:t xml:space="preserve">(City), (State) </w:t>
      </w:r>
      <w:r w:rsidRPr="00156BF8">
        <w:rPr>
          <w:rFonts w:cs="Times New Roman"/>
          <w:sz w:val="18"/>
          <w:szCs w:val="18"/>
        </w:rPr>
        <w:tab/>
        <w:t>(Zip Code)</w:t>
      </w:r>
    </w:p>
    <w:p w14:paraId="2F363A00" w14:textId="77777777" w:rsidR="00D87406" w:rsidRPr="00156BF8" w:rsidRDefault="00D87406" w:rsidP="00D87406">
      <w:pPr>
        <w:pStyle w:val="NoSpacing"/>
        <w:jc w:val="both"/>
        <w:rPr>
          <w:rFonts w:cs="Times New Roman"/>
        </w:rPr>
      </w:pPr>
    </w:p>
    <w:p w14:paraId="0F72EA46" w14:textId="77777777" w:rsidR="00A75D16" w:rsidRPr="00156BF8" w:rsidRDefault="00A75D16" w:rsidP="00A75D16">
      <w:pPr>
        <w:pStyle w:val="NoSpacing"/>
        <w:jc w:val="both"/>
        <w:rPr>
          <w:rFonts w:cs="Times New Roman"/>
        </w:rPr>
      </w:pPr>
    </w:p>
    <w:p w14:paraId="0D187D75" w14:textId="4ECF5B01" w:rsidR="00745208" w:rsidRPr="00156BF8" w:rsidRDefault="00745208" w:rsidP="00745208">
      <w:pPr>
        <w:pStyle w:val="NoSpacing"/>
        <w:jc w:val="both"/>
        <w:rPr>
          <w:rFonts w:cs="Times New Roman"/>
          <w:sz w:val="24"/>
          <w:szCs w:val="24"/>
        </w:rPr>
      </w:pPr>
      <w:r w:rsidRPr="00156BF8">
        <w:rPr>
          <w:rFonts w:cs="Times New Roman"/>
          <w:sz w:val="24"/>
          <w:szCs w:val="24"/>
        </w:rPr>
        <w:t xml:space="preserve">has </w:t>
      </w:r>
      <w:proofErr w:type="gramStart"/>
      <w:r w:rsidRPr="00156BF8">
        <w:rPr>
          <w:rFonts w:cs="Times New Roman"/>
          <w:sz w:val="24"/>
          <w:szCs w:val="24"/>
        </w:rPr>
        <w:t>submitted an application</w:t>
      </w:r>
      <w:proofErr w:type="gramEnd"/>
      <w:r w:rsidRPr="00156BF8">
        <w:rPr>
          <w:rFonts w:cs="Times New Roman"/>
          <w:sz w:val="24"/>
          <w:szCs w:val="24"/>
        </w:rPr>
        <w:t xml:space="preserve"> with the Public Utility Commission of Texas (Commission) to purchase </w:t>
      </w:r>
      <w:r w:rsidRPr="00156BF8">
        <w:rPr>
          <w:sz w:val="24"/>
          <w:szCs w:val="24"/>
        </w:rPr>
        <w:t xml:space="preserve">a portion </w:t>
      </w:r>
      <w:r w:rsidRPr="00156BF8">
        <w:rPr>
          <w:rFonts w:cs="Times New Roman"/>
          <w:sz w:val="24"/>
          <w:szCs w:val="24"/>
        </w:rPr>
        <w:t xml:space="preserve">of the water facilities and to transfer water certificated service area under CCN No. </w:t>
      </w:r>
      <w:r w:rsidRPr="00156BF8">
        <w:rPr>
          <w:rFonts w:cs="Times New Roman"/>
          <w:sz w:val="24"/>
          <w:szCs w:val="24"/>
          <w:u w:val="single"/>
        </w:rPr>
        <w:t>10073</w:t>
      </w:r>
      <w:r w:rsidRPr="00156BF8">
        <w:rPr>
          <w:rFonts w:cs="Times New Roman"/>
          <w:sz w:val="24"/>
          <w:szCs w:val="24"/>
        </w:rPr>
        <w:t xml:space="preserve"> in Tarrant County, TX from:</w:t>
      </w:r>
    </w:p>
    <w:p w14:paraId="03E30876" w14:textId="77777777" w:rsidR="00745208" w:rsidRPr="00156BF8" w:rsidRDefault="00745208" w:rsidP="00745208">
      <w:pPr>
        <w:pStyle w:val="NoSpacing"/>
        <w:jc w:val="both"/>
        <w:rPr>
          <w:rFonts w:cs="Times New Roman"/>
          <w:sz w:val="24"/>
          <w:szCs w:val="24"/>
        </w:rPr>
      </w:pPr>
    </w:p>
    <w:p w14:paraId="2EFC4410" w14:textId="77777777" w:rsidR="00D87406" w:rsidRPr="00156BF8" w:rsidRDefault="00D87406" w:rsidP="00D87406">
      <w:pPr>
        <w:pStyle w:val="NoSpacing"/>
        <w:tabs>
          <w:tab w:val="left" w:pos="4320"/>
          <w:tab w:val="left" w:pos="6480"/>
          <w:tab w:val="right" w:pos="9360"/>
        </w:tabs>
        <w:rPr>
          <w:rFonts w:cs="Times New Roman"/>
          <w:sz w:val="24"/>
          <w:szCs w:val="24"/>
          <w:u w:val="single"/>
        </w:rPr>
      </w:pPr>
      <w:r w:rsidRPr="00156BF8">
        <w:rPr>
          <w:rFonts w:cs="Times New Roman"/>
          <w:sz w:val="24"/>
          <w:szCs w:val="24"/>
          <w:u w:val="single"/>
        </w:rPr>
        <w:t>Town of Lakeside</w:t>
      </w:r>
      <w:r w:rsidRPr="00156BF8">
        <w:rPr>
          <w:rFonts w:cs="Times New Roman"/>
          <w:sz w:val="24"/>
          <w:szCs w:val="24"/>
          <w:u w:val="single"/>
        </w:rPr>
        <w:tab/>
        <w:t>9830 Confederate Park Rd. Lakeside, TX</w:t>
      </w:r>
      <w:r w:rsidRPr="00156BF8">
        <w:rPr>
          <w:rFonts w:cs="Times New Roman"/>
          <w:sz w:val="24"/>
          <w:szCs w:val="24"/>
          <w:u w:val="single"/>
        </w:rPr>
        <w:tab/>
        <w:t>76108</w:t>
      </w:r>
    </w:p>
    <w:p w14:paraId="1ECBD7A1" w14:textId="77777777" w:rsidR="00D87406" w:rsidRPr="00156BF8" w:rsidRDefault="00D87406" w:rsidP="00D87406">
      <w:pPr>
        <w:pStyle w:val="NoSpacing"/>
        <w:tabs>
          <w:tab w:val="left" w:pos="4320"/>
          <w:tab w:val="left" w:pos="6660"/>
          <w:tab w:val="right" w:pos="9360"/>
        </w:tabs>
        <w:jc w:val="both"/>
        <w:rPr>
          <w:rFonts w:cs="Times New Roman"/>
          <w:sz w:val="18"/>
          <w:szCs w:val="18"/>
        </w:rPr>
      </w:pPr>
      <w:r w:rsidRPr="00156BF8">
        <w:rPr>
          <w:rFonts w:cs="Times New Roman"/>
        </w:rPr>
        <w:t xml:space="preserve"> </w:t>
      </w:r>
      <w:r w:rsidRPr="00156BF8">
        <w:rPr>
          <w:rFonts w:cs="Times New Roman"/>
          <w:sz w:val="18"/>
          <w:szCs w:val="18"/>
        </w:rPr>
        <w:t>(Seller’s Name)</w:t>
      </w:r>
      <w:r w:rsidRPr="00156BF8">
        <w:rPr>
          <w:rFonts w:cs="Times New Roman"/>
          <w:sz w:val="18"/>
          <w:szCs w:val="18"/>
        </w:rPr>
        <w:tab/>
        <w:t>(Address)</w:t>
      </w:r>
      <w:r w:rsidRPr="00156BF8">
        <w:rPr>
          <w:rFonts w:cs="Times New Roman"/>
          <w:sz w:val="18"/>
          <w:szCs w:val="18"/>
        </w:rPr>
        <w:tab/>
        <w:t xml:space="preserve">(City), (State) </w:t>
      </w:r>
      <w:r w:rsidRPr="00156BF8">
        <w:rPr>
          <w:rFonts w:cs="Times New Roman"/>
          <w:sz w:val="18"/>
          <w:szCs w:val="18"/>
        </w:rPr>
        <w:tab/>
        <w:t>(Zip Code)</w:t>
      </w:r>
    </w:p>
    <w:p w14:paraId="6807530B" w14:textId="77777777" w:rsidR="00A75D16" w:rsidRPr="00156BF8" w:rsidRDefault="00A75D16" w:rsidP="00A75D16">
      <w:pPr>
        <w:pStyle w:val="NoSpacing"/>
        <w:jc w:val="both"/>
        <w:rPr>
          <w:rFonts w:cs="Times New Roman"/>
        </w:rPr>
      </w:pPr>
    </w:p>
    <w:p w14:paraId="7C09B6DE" w14:textId="77777777" w:rsidR="00A75D16" w:rsidRPr="00A75D16" w:rsidRDefault="00A75D16" w:rsidP="00A75D16">
      <w:pPr>
        <w:pStyle w:val="NoSpacing"/>
        <w:jc w:val="both"/>
        <w:rPr>
          <w:rFonts w:cs="Times New Roman"/>
          <w:sz w:val="24"/>
          <w:szCs w:val="24"/>
        </w:rPr>
      </w:pPr>
      <w:r w:rsidRPr="00A75D16">
        <w:rPr>
          <w:rFonts w:cs="Times New Roman"/>
          <w:sz w:val="24"/>
          <w:szCs w:val="24"/>
        </w:rPr>
        <w:t>The sale is scheduled to take place if approved by the Commission (Texas Water Code § 13.301).  The transaction and the transfer of the CCN includes the following subdivision:</w:t>
      </w:r>
    </w:p>
    <w:p w14:paraId="1BB955BE" w14:textId="417D15C3" w:rsidR="00A75D16" w:rsidRPr="00797298" w:rsidRDefault="00797298" w:rsidP="00A75D16">
      <w:pPr>
        <w:pStyle w:val="NoSpacing"/>
        <w:jc w:val="both"/>
        <w:rPr>
          <w:rFonts w:cs="Times New Roman"/>
          <w:sz w:val="24"/>
          <w:szCs w:val="24"/>
          <w:u w:val="single"/>
        </w:rPr>
      </w:pPr>
      <w:bookmarkStart w:id="3" w:name="_Hlk90370618"/>
      <w:r w:rsidRPr="00797298">
        <w:rPr>
          <w:rFonts w:cs="Times New Roman"/>
          <w:sz w:val="24"/>
          <w:szCs w:val="24"/>
          <w:u w:val="single"/>
        </w:rPr>
        <w:t>Ella Young, Rolling Wood Homesites, Turtle Creek Ranch</w:t>
      </w:r>
      <w:r w:rsidR="00A75D16" w:rsidRPr="00797298">
        <w:rPr>
          <w:rFonts w:cs="Times New Roman"/>
          <w:sz w:val="24"/>
          <w:szCs w:val="24"/>
          <w:u w:val="single"/>
        </w:rPr>
        <w:t xml:space="preserve">.   </w:t>
      </w:r>
    </w:p>
    <w:p w14:paraId="301B0D80" w14:textId="77777777" w:rsidR="00A75D16" w:rsidRPr="00797298" w:rsidRDefault="00A75D16" w:rsidP="00A75D16">
      <w:pPr>
        <w:pStyle w:val="NoSpacing"/>
        <w:rPr>
          <w:rFonts w:cs="Times New Roman"/>
          <w:sz w:val="24"/>
          <w:szCs w:val="24"/>
          <w:highlight w:val="yellow"/>
        </w:rPr>
      </w:pPr>
    </w:p>
    <w:bookmarkEnd w:id="3"/>
    <w:p w14:paraId="4388F908" w14:textId="77777777" w:rsidR="00D97D2E" w:rsidRPr="00736282" w:rsidRDefault="00D97D2E" w:rsidP="00D97D2E">
      <w:pPr>
        <w:jc w:val="both"/>
      </w:pPr>
      <w:r w:rsidRPr="00736282">
        <w:t xml:space="preserve">The requested area includes </w:t>
      </w:r>
      <w:r w:rsidRPr="00736282">
        <w:rPr>
          <w:u w:val="single"/>
        </w:rPr>
        <w:t>71</w:t>
      </w:r>
      <w:r w:rsidRPr="00736282">
        <w:t xml:space="preserve"> customer connections, is located approximately </w:t>
      </w:r>
      <w:r>
        <w:rPr>
          <w:u w:val="single"/>
        </w:rPr>
        <w:t>1</w:t>
      </w:r>
      <w:r w:rsidRPr="00736282">
        <w:t xml:space="preserve"> mile </w:t>
      </w:r>
      <w:r>
        <w:rPr>
          <w:u w:val="single"/>
        </w:rPr>
        <w:t>east</w:t>
      </w:r>
      <w:r w:rsidRPr="00736282">
        <w:t xml:space="preserve"> of downtown </w:t>
      </w:r>
      <w:r>
        <w:rPr>
          <w:u w:val="single"/>
        </w:rPr>
        <w:t>Lakeside</w:t>
      </w:r>
      <w:r w:rsidRPr="00736282">
        <w:t xml:space="preserve">, Texas, and is generally bounded on the north by </w:t>
      </w:r>
      <w:r>
        <w:rPr>
          <w:u w:val="single"/>
        </w:rPr>
        <w:t>Lake Worth</w:t>
      </w:r>
      <w:r w:rsidRPr="00736282">
        <w:t xml:space="preserve">; on the east by </w:t>
      </w:r>
      <w:r>
        <w:rPr>
          <w:u w:val="single"/>
        </w:rPr>
        <w:t>Lake Worth</w:t>
      </w:r>
      <w:r w:rsidRPr="00736282">
        <w:t xml:space="preserve">; on the south by </w:t>
      </w:r>
      <w:r>
        <w:rPr>
          <w:u w:val="single"/>
        </w:rPr>
        <w:t>Lake Worth</w:t>
      </w:r>
      <w:r w:rsidRPr="00736282">
        <w:t xml:space="preserve">; and on the west by </w:t>
      </w:r>
      <w:r>
        <w:rPr>
          <w:u w:val="single"/>
        </w:rPr>
        <w:t>FM 1886 and Buffalo Road</w:t>
      </w:r>
      <w:r w:rsidRPr="00736282">
        <w:t>.</w:t>
      </w:r>
    </w:p>
    <w:p w14:paraId="78C68A22" w14:textId="77777777" w:rsidR="00D97D2E" w:rsidRPr="00736282" w:rsidRDefault="00D97D2E" w:rsidP="00D97D2E">
      <w:pPr>
        <w:jc w:val="both"/>
      </w:pPr>
    </w:p>
    <w:p w14:paraId="73AE3F92" w14:textId="77777777" w:rsidR="00D97D2E" w:rsidRPr="00736282" w:rsidRDefault="00D97D2E" w:rsidP="00D97D2E">
      <w:pPr>
        <w:jc w:val="both"/>
      </w:pPr>
      <w:r w:rsidRPr="00736282">
        <w:t xml:space="preserve">The requested area includes approximately </w:t>
      </w:r>
      <w:r w:rsidRPr="00736282">
        <w:rPr>
          <w:u w:val="single"/>
        </w:rPr>
        <w:t>1</w:t>
      </w:r>
      <w:r>
        <w:rPr>
          <w:u w:val="single"/>
        </w:rPr>
        <w:t>40</w:t>
      </w:r>
      <w:r w:rsidRPr="00736282">
        <w:t xml:space="preserve"> acres, comprised of:</w:t>
      </w:r>
    </w:p>
    <w:p w14:paraId="7EC9C2BD" w14:textId="77777777" w:rsidR="00D97D2E" w:rsidRPr="00736282" w:rsidRDefault="00D97D2E" w:rsidP="00D97D2E">
      <w:pPr>
        <w:jc w:val="both"/>
      </w:pPr>
      <w:r w:rsidRPr="00736282">
        <w:t xml:space="preserve">     </w:t>
      </w:r>
      <w:r w:rsidRPr="00736282">
        <w:tab/>
      </w:r>
      <w:r w:rsidRPr="00736282">
        <w:rPr>
          <w:u w:val="single"/>
        </w:rPr>
        <w:t>6</w:t>
      </w:r>
      <w:r>
        <w:rPr>
          <w:u w:val="single"/>
        </w:rPr>
        <w:t>9</w:t>
      </w:r>
      <w:r w:rsidRPr="00736282">
        <w:t xml:space="preserve"> acres of transferred area (from CCN No. 10073</w:t>
      </w:r>
      <w:proofErr w:type="gramStart"/>
      <w:r w:rsidRPr="00736282">
        <w:t>);</w:t>
      </w:r>
      <w:proofErr w:type="gramEnd"/>
    </w:p>
    <w:p w14:paraId="1D40D2DC" w14:textId="77777777" w:rsidR="00D97D2E" w:rsidRPr="00736282" w:rsidRDefault="00D97D2E" w:rsidP="00D97D2E">
      <w:pPr>
        <w:jc w:val="both"/>
      </w:pPr>
      <w:r w:rsidRPr="00736282">
        <w:t xml:space="preserve">     </w:t>
      </w:r>
      <w:r w:rsidRPr="00736282">
        <w:tab/>
      </w:r>
      <w:r w:rsidRPr="00736282">
        <w:rPr>
          <w:u w:val="single"/>
        </w:rPr>
        <w:t>71</w:t>
      </w:r>
      <w:r w:rsidRPr="00736282">
        <w:t xml:space="preserve"> acres of decertified area (from CCN No. 10073).</w:t>
      </w:r>
    </w:p>
    <w:p w14:paraId="44DB8684" w14:textId="77777777" w:rsidR="00D97D2E" w:rsidRPr="00736282" w:rsidRDefault="00D97D2E" w:rsidP="00D97D2E">
      <w:pPr>
        <w:jc w:val="both"/>
      </w:pPr>
      <w:r w:rsidRPr="00736282">
        <w:t xml:space="preserve">The application proposes the addition of approximately </w:t>
      </w:r>
      <w:r w:rsidRPr="00736282">
        <w:rPr>
          <w:u w:val="single"/>
        </w:rPr>
        <w:t>6</w:t>
      </w:r>
      <w:r>
        <w:rPr>
          <w:u w:val="single"/>
        </w:rPr>
        <w:t>9</w:t>
      </w:r>
      <w:r w:rsidRPr="00736282">
        <w:t xml:space="preserve"> acres to CCN No. 12311.</w:t>
      </w:r>
    </w:p>
    <w:p w14:paraId="2689A660" w14:textId="02F6D86A" w:rsidR="00A75D16" w:rsidRPr="00A75D16" w:rsidRDefault="00D97D2E" w:rsidP="00D97D2E">
      <w:pPr>
        <w:spacing w:before="240"/>
        <w:rPr>
          <w:bCs/>
          <w:szCs w:val="24"/>
        </w:rPr>
      </w:pPr>
      <w:r w:rsidRPr="00736282">
        <w:t xml:space="preserve">The application proposes the subtraction of approximately </w:t>
      </w:r>
      <w:r>
        <w:rPr>
          <w:u w:val="single"/>
        </w:rPr>
        <w:t>140</w:t>
      </w:r>
      <w:r w:rsidRPr="00736282">
        <w:t xml:space="preserve"> acres from CCN No. 10073</w:t>
      </w:r>
      <w:r w:rsidRPr="00A75D16">
        <w:rPr>
          <w:bCs/>
          <w:color w:val="FF0000"/>
          <w:szCs w:val="24"/>
        </w:rPr>
        <w:t xml:space="preserve"> </w:t>
      </w:r>
    </w:p>
    <w:p w14:paraId="09C07F1B" w14:textId="2AE661FD" w:rsidR="002059BE" w:rsidRPr="00797298" w:rsidRDefault="002059BE" w:rsidP="00487860">
      <w:pPr>
        <w:jc w:val="both"/>
        <w:rPr>
          <w:rFonts w:cs="Times New Roman"/>
          <w:u w:val="single"/>
        </w:rPr>
      </w:pPr>
      <w:r w:rsidRPr="00131F7C">
        <w:rPr>
          <w:rFonts w:cs="Times New Roman"/>
          <w:b/>
          <w:szCs w:val="24"/>
        </w:rPr>
        <w:t>A copy of the map showing the requested area is available at:</w:t>
      </w:r>
      <w:r w:rsidRPr="00131F7C">
        <w:rPr>
          <w:rFonts w:cs="Times New Roman"/>
          <w:szCs w:val="24"/>
        </w:rPr>
        <w:t xml:space="preserve"> </w:t>
      </w:r>
      <w:r w:rsidRPr="00131F7C">
        <w:rPr>
          <w:rFonts w:cs="Times New Roman"/>
          <w:szCs w:val="24"/>
        </w:rPr>
        <w:tab/>
      </w:r>
      <w:r w:rsidR="00797298" w:rsidRPr="00797298">
        <w:rPr>
          <w:u w:val="single"/>
        </w:rPr>
        <w:t>Fort Worth City Hall, Water Department: 200 Texas St. Fort Worth, TX 76102</w:t>
      </w:r>
    </w:p>
    <w:p w14:paraId="38D8D433" w14:textId="55A459E1" w:rsidR="00D44634" w:rsidRDefault="00D44634" w:rsidP="00D44634">
      <w:pPr>
        <w:jc w:val="both"/>
        <w:rPr>
          <w:rFonts w:cs="Times New Roman"/>
          <w:szCs w:val="24"/>
        </w:rPr>
      </w:pPr>
      <w:r w:rsidRPr="00B2595F">
        <w:rPr>
          <w:rFonts w:cs="Times New Roman"/>
          <w:szCs w:val="24"/>
        </w:rPr>
        <w:t>This transaction will have the following effect on the current customers’ rates and services:</w:t>
      </w:r>
      <w:r w:rsidRPr="00E012D6">
        <w:rPr>
          <w:rFonts w:cs="Times New Roman"/>
          <w:szCs w:val="24"/>
        </w:rPr>
        <w:t xml:space="preserve">  </w:t>
      </w:r>
      <w:r w:rsidR="00156BF8" w:rsidRPr="00156BF8">
        <w:rPr>
          <w:rFonts w:cs="Times New Roman"/>
          <w:szCs w:val="24"/>
          <w:u w:val="single"/>
        </w:rPr>
        <w:t>lower monthly bill</w:t>
      </w:r>
      <w:r w:rsidRPr="00156BF8">
        <w:rPr>
          <w:rFonts w:cs="Times New Roman"/>
          <w:szCs w:val="24"/>
        </w:rPr>
        <w:t>.</w:t>
      </w:r>
    </w:p>
    <w:p w14:paraId="5CEF59BE" w14:textId="77777777" w:rsidR="00BB399F" w:rsidRDefault="00BB399F" w:rsidP="00BB399F">
      <w:pPr>
        <w:jc w:val="both"/>
        <w:rPr>
          <w:rFonts w:cs="Times New Roman"/>
          <w:i/>
          <w:iCs/>
          <w:szCs w:val="24"/>
        </w:rPr>
      </w:pPr>
      <w:r>
        <w:rPr>
          <w:rFonts w:cs="Times New Roman"/>
          <w:i/>
          <w:iCs/>
          <w:szCs w:val="24"/>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w:t>
      </w:r>
      <w:r>
        <w:rPr>
          <w:rFonts w:cs="Times New Roman"/>
          <w:i/>
          <w:iCs/>
          <w:szCs w:val="24"/>
        </w:rPr>
        <w:lastRenderedPageBreak/>
        <w:t>requesting intervention to the commission which is received by that date. The letter must include the person’s name, address, email address and fax number if applicable.</w:t>
      </w:r>
    </w:p>
    <w:p w14:paraId="6552C8FB" w14:textId="77777777" w:rsidR="002059BE" w:rsidRPr="009453C5" w:rsidRDefault="002059BE" w:rsidP="002059BE">
      <w:pPr>
        <w:jc w:val="both"/>
        <w:rPr>
          <w:rFonts w:cs="Times New Roman"/>
        </w:rPr>
      </w:pPr>
      <w:r w:rsidRPr="009453C5">
        <w:rPr>
          <w:rFonts w:cs="Times New Roman"/>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75E38DB7" w14:textId="77777777" w:rsidR="002059BE" w:rsidRPr="00E51527" w:rsidRDefault="002059BE" w:rsidP="002059BE">
      <w:pPr>
        <w:jc w:val="both"/>
        <w:rPr>
          <w:rFonts w:cs="Times New Roman"/>
          <w:sz w:val="16"/>
          <w:szCs w:val="16"/>
          <w:lang w:val="es-MX"/>
        </w:rPr>
      </w:pPr>
    </w:p>
    <w:p w14:paraId="35C09832" w14:textId="77777777" w:rsidR="002059BE" w:rsidRPr="00D27D91" w:rsidRDefault="002059BE" w:rsidP="002059BE">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389B939A" w14:textId="77777777" w:rsidR="002059BE" w:rsidRPr="0052561D" w:rsidRDefault="002059BE">
      <w:pPr>
        <w:rPr>
          <w:rFonts w:ascii="Georgia" w:eastAsia="Times New Roman" w:hAnsi="Georgia" w:cs="Times New Roman"/>
          <w:sz w:val="40"/>
          <w:szCs w:val="40"/>
          <w:lang w:val="es-MX"/>
        </w:rPr>
      </w:pPr>
      <w:r w:rsidRPr="0052561D">
        <w:rPr>
          <w:rFonts w:ascii="Georgia" w:eastAsia="Times New Roman" w:hAnsi="Georgia" w:cs="Times New Roman"/>
          <w:sz w:val="40"/>
          <w:szCs w:val="40"/>
          <w:lang w:val="es-MX"/>
        </w:rPr>
        <w:br w:type="page"/>
      </w:r>
    </w:p>
    <w:p w14:paraId="437A41D4"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487860">
        <w:rPr>
          <w:rFonts w:ascii="Georgia" w:eastAsia="Times New Roman" w:hAnsi="Georgia" w:cs="Times New Roman"/>
          <w:sz w:val="40"/>
          <w:szCs w:val="40"/>
        </w:rPr>
        <w:t>OF TEXAS</w:t>
      </w:r>
    </w:p>
    <w:p w14:paraId="443C3569"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54D9DD5A"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1F3047C6" wp14:editId="1A3E4A1A">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50DA83A"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37FB8D71" w14:textId="3FCD824F" w:rsidR="000B4C24" w:rsidRPr="00B57F83"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B57F83">
        <w:rPr>
          <w:rFonts w:eastAsia="Times New Roman" w:cs="Times New Roman"/>
          <w:sz w:val="23"/>
          <w:szCs w:val="23"/>
        </w:rPr>
        <w:t xml:space="preserve">AFFIDAVIT OF NOTICE TO CURRENT CUSTOMERS, </w:t>
      </w:r>
      <w:r w:rsidR="00B57F83" w:rsidRPr="00B57F83">
        <w:rPr>
          <w:rFonts w:cs="Times New Roman"/>
          <w:b/>
          <w:i/>
          <w:sz w:val="23"/>
          <w:szCs w:val="23"/>
        </w:rPr>
        <w:t xml:space="preserve"> </w:t>
      </w:r>
      <w:r w:rsidRPr="00B57F83">
        <w:rPr>
          <w:rFonts w:eastAsia="Times New Roman" w:cs="Times New Roman"/>
          <w:sz w:val="23"/>
          <w:szCs w:val="23"/>
        </w:rPr>
        <w:t>NEIGHBORING UTILITIES</w:t>
      </w:r>
      <w:r w:rsidR="00941B08" w:rsidRPr="00B57F83">
        <w:rPr>
          <w:rFonts w:eastAsia="Times New Roman" w:cs="Times New Roman"/>
          <w:sz w:val="23"/>
          <w:szCs w:val="23"/>
        </w:rPr>
        <w:t>,</w:t>
      </w:r>
      <w:r w:rsidRPr="00B57F83">
        <w:rPr>
          <w:rFonts w:eastAsia="Times New Roman" w:cs="Times New Roman"/>
          <w:sz w:val="23"/>
          <w:szCs w:val="23"/>
        </w:rPr>
        <w:t xml:space="preserve"> AND AFFECTED PARTIES</w:t>
      </w:r>
    </w:p>
    <w:p w14:paraId="486DEFC2" w14:textId="4FEEFC03" w:rsidR="000B4C24" w:rsidRPr="00487860" w:rsidRDefault="000B4C24" w:rsidP="000B4C24">
      <w:pPr>
        <w:spacing w:after="0" w:line="240" w:lineRule="auto"/>
        <w:jc w:val="center"/>
        <w:rPr>
          <w:rFonts w:eastAsia="Times New Roman" w:cs="Times New Roman"/>
          <w:sz w:val="23"/>
          <w:szCs w:val="23"/>
        </w:rPr>
      </w:pPr>
      <w:r w:rsidRPr="00487860">
        <w:rPr>
          <w:rFonts w:eastAsia="Times New Roman" w:cs="Times New Roman"/>
          <w:sz w:val="23"/>
          <w:szCs w:val="23"/>
        </w:rPr>
        <w:t xml:space="preserve">DOCKET </w:t>
      </w:r>
      <w:r w:rsidRPr="003A51AF">
        <w:rPr>
          <w:rFonts w:eastAsia="Times New Roman" w:cs="Times New Roman"/>
          <w:sz w:val="23"/>
          <w:szCs w:val="23"/>
        </w:rPr>
        <w:t xml:space="preserve">NO. </w:t>
      </w:r>
      <w:r w:rsidR="003A51AF" w:rsidRPr="003A51AF">
        <w:rPr>
          <w:rFonts w:cs="Times New Roman"/>
          <w:sz w:val="23"/>
          <w:szCs w:val="23"/>
        </w:rPr>
        <w:t>52632</w:t>
      </w:r>
    </w:p>
    <w:p w14:paraId="3C93B8C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0A25435A"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529593F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4F5AFE8A"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70E3E5B9" w14:textId="77777777" w:rsidR="00487860" w:rsidRPr="00F26B9E" w:rsidRDefault="00487860" w:rsidP="00487860">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Pr>
          <w:rFonts w:eastAsia="Times New Roman" w:cs="Times New Roman"/>
          <w:szCs w:val="24"/>
        </w:rPr>
        <w:t xml:space="preserve"> OF NOTICE</w:t>
      </w:r>
    </w:p>
    <w:p w14:paraId="71F0D221"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EBA39CB"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947F9B1"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487860">
        <w:rPr>
          <w:rFonts w:eastAsia="Times New Roman" w:cs="Times New Roman"/>
          <w:szCs w:val="24"/>
          <w:u w:val="single"/>
        </w:rPr>
        <w:t>____________________________________</w:t>
      </w:r>
      <w:r w:rsidRPr="00F26B9E">
        <w:rPr>
          <w:rFonts w:eastAsia="Times New Roman" w:cs="Times New Roman"/>
          <w:szCs w:val="24"/>
        </w:rPr>
        <w:tab/>
      </w:r>
      <w:r w:rsidRPr="00487860">
        <w:rPr>
          <w:rFonts w:eastAsia="Times New Roman" w:cs="Times New Roman"/>
          <w:szCs w:val="24"/>
          <w:u w:val="single"/>
        </w:rPr>
        <w:t>_______________________</w:t>
      </w:r>
    </w:p>
    <w:p w14:paraId="29429FB8"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BF613F5"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p>
    <w:p w14:paraId="2A688E19" w14:textId="77777777" w:rsidR="000B4C24" w:rsidRPr="00F26B9E" w:rsidRDefault="000B4C24" w:rsidP="00487860">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082024BC" w14:textId="77777777" w:rsidR="000B4C24" w:rsidRPr="00F26B9E" w:rsidRDefault="000B4C24" w:rsidP="000B4C24">
      <w:pPr>
        <w:widowControl w:val="0"/>
        <w:spacing w:after="0" w:line="240" w:lineRule="auto"/>
        <w:rPr>
          <w:rFonts w:eastAsia="Times New Roman" w:cs="Times New Roman"/>
          <w:szCs w:val="20"/>
        </w:rPr>
      </w:pPr>
    </w:p>
    <w:p w14:paraId="542DF6FE"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02695F0B" w14:textId="77777777" w:rsidR="000B4C24" w:rsidRPr="00F26B9E" w:rsidRDefault="000B4C24" w:rsidP="000B4C24">
      <w:pPr>
        <w:widowControl w:val="0"/>
        <w:spacing w:after="0" w:line="240" w:lineRule="auto"/>
        <w:rPr>
          <w:rFonts w:eastAsia="Times New Roman" w:cs="Times New Roman"/>
          <w:szCs w:val="20"/>
        </w:rPr>
      </w:pPr>
    </w:p>
    <w:p w14:paraId="1F6FEAA3"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23892731"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5FB14137" w14:textId="77777777" w:rsidR="000B4C24" w:rsidRPr="00F26B9E" w:rsidRDefault="000B4C24" w:rsidP="000B4C24">
      <w:pPr>
        <w:spacing w:after="0" w:line="240" w:lineRule="auto"/>
        <w:rPr>
          <w:rFonts w:eastAsia="Times New Roman" w:cs="Times New Roman"/>
          <w:szCs w:val="20"/>
        </w:rPr>
      </w:pPr>
    </w:p>
    <w:p w14:paraId="2E1FC096"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132BF9A9" w14:textId="77777777" w:rsidR="000B4C24" w:rsidRPr="00F26B9E" w:rsidRDefault="000B4C24" w:rsidP="000B4C24">
      <w:pPr>
        <w:widowControl w:val="0"/>
        <w:spacing w:after="0" w:line="240" w:lineRule="auto"/>
        <w:rPr>
          <w:rFonts w:eastAsia="Times New Roman" w:cs="Times New Roman"/>
          <w:szCs w:val="20"/>
        </w:rPr>
      </w:pPr>
    </w:p>
    <w:p w14:paraId="19158098"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68F30389" w14:textId="77777777" w:rsidR="000B4C24" w:rsidRPr="00F26B9E" w:rsidRDefault="000B4C24" w:rsidP="000B4C24">
      <w:pPr>
        <w:spacing w:after="0" w:line="240" w:lineRule="auto"/>
        <w:rPr>
          <w:rFonts w:eastAsia="Times New Roman" w:cs="Times New Roman"/>
          <w:szCs w:val="20"/>
        </w:rPr>
      </w:pPr>
    </w:p>
    <w:p w14:paraId="4DDB8113"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78F39BBA"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34AA2901" w14:textId="77777777" w:rsidR="000B4C24" w:rsidRPr="00F26B9E" w:rsidRDefault="000B4C24" w:rsidP="000B4C24">
      <w:pPr>
        <w:widowControl w:val="0"/>
        <w:spacing w:after="0" w:line="192" w:lineRule="auto"/>
        <w:rPr>
          <w:rFonts w:eastAsia="Times New Roman" w:cs="Times New Roman"/>
          <w:szCs w:val="20"/>
        </w:rPr>
      </w:pPr>
    </w:p>
    <w:p w14:paraId="7EF3DDB5"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6C8D5A7E"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05D589CA" w14:textId="77777777" w:rsidR="00E012D6" w:rsidRDefault="00E012D6" w:rsidP="00E012D6">
      <w:pPr>
        <w:widowControl w:val="0"/>
        <w:tabs>
          <w:tab w:val="right" w:pos="10080"/>
        </w:tabs>
        <w:spacing w:after="0" w:line="215" w:lineRule="auto"/>
        <w:rPr>
          <w:rFonts w:eastAsia="Times New Roman" w:cs="Times New Roman"/>
          <w:szCs w:val="20"/>
        </w:rPr>
      </w:pPr>
    </w:p>
    <w:p w14:paraId="6C13C127" w14:textId="77777777" w:rsidR="002059BE" w:rsidRDefault="007C5E3F" w:rsidP="00C753C3">
      <w:pPr>
        <w:widowControl w:val="0"/>
        <w:tabs>
          <w:tab w:val="right" w:pos="10080"/>
        </w:tabs>
        <w:spacing w:after="0" w:line="215" w:lineRule="auto"/>
        <w:rPr>
          <w:rFonts w:cs="Times New Roman"/>
          <w:sz w:val="40"/>
          <w:szCs w:val="40"/>
        </w:rPr>
      </w:pPr>
      <w:r w:rsidRPr="00F26B9E">
        <w:rPr>
          <w:rFonts w:cs="Times New Roman"/>
          <w:szCs w:val="20"/>
        </w:rPr>
        <w:t>Commission Expires</w:t>
      </w:r>
      <w:r w:rsidRPr="007C5E3F">
        <w:rPr>
          <w:rFonts w:cs="Times New Roman"/>
          <w:u w:val="single"/>
        </w:rPr>
        <w:t>______________</w:t>
      </w:r>
      <w:r w:rsidR="002059BE">
        <w:rPr>
          <w:rFonts w:cs="Times New Roman"/>
          <w:sz w:val="40"/>
          <w:szCs w:val="40"/>
        </w:rPr>
        <w:br w:type="page"/>
      </w:r>
    </w:p>
    <w:p w14:paraId="4CE5ECE7" w14:textId="77777777" w:rsidR="002059BE" w:rsidRPr="00211F35" w:rsidRDefault="002059BE" w:rsidP="002059BE">
      <w:pPr>
        <w:jc w:val="center"/>
        <w:rPr>
          <w:rFonts w:cs="Times New Roman"/>
          <w:sz w:val="40"/>
          <w:szCs w:val="40"/>
        </w:rPr>
      </w:pPr>
      <w:r w:rsidRPr="00211F35">
        <w:rPr>
          <w:rFonts w:cs="Times New Roman"/>
          <w:sz w:val="40"/>
          <w:szCs w:val="40"/>
        </w:rPr>
        <w:lastRenderedPageBreak/>
        <w:t xml:space="preserve">PUBLIC UTILITY COMMISSION </w:t>
      </w:r>
      <w:r w:rsidR="00487860">
        <w:rPr>
          <w:rFonts w:cs="Times New Roman"/>
          <w:sz w:val="40"/>
          <w:szCs w:val="40"/>
        </w:rPr>
        <w:t>OF TEXAS</w:t>
      </w:r>
    </w:p>
    <w:p w14:paraId="2BBE3DF3" w14:textId="77777777" w:rsidR="002059BE" w:rsidRPr="00211F35" w:rsidRDefault="002059BE" w:rsidP="002059BE">
      <w:pPr>
        <w:jc w:val="center"/>
        <w:rPr>
          <w:rFonts w:cs="Times New Roman"/>
        </w:rPr>
      </w:pPr>
      <w:r w:rsidRPr="00211F35">
        <w:rPr>
          <w:rFonts w:cs="Times New Roman"/>
          <w:noProof/>
          <w:color w:val="FF0000"/>
          <w:sz w:val="22"/>
        </w:rPr>
        <w:drawing>
          <wp:inline distT="0" distB="0" distL="0" distR="0" wp14:anchorId="62AD92BF" wp14:editId="37E39848">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C5B5990" w14:textId="77777777" w:rsidR="002059BE" w:rsidRPr="001024A0" w:rsidRDefault="002059BE" w:rsidP="002059BE">
      <w:pPr>
        <w:spacing w:after="0"/>
        <w:ind w:right="-540"/>
        <w:jc w:val="center"/>
        <w:rPr>
          <w:rFonts w:cs="Times New Roman"/>
        </w:rPr>
      </w:pPr>
      <w:r w:rsidRPr="001024A0">
        <w:rPr>
          <w:rFonts w:cs="Times New Roman"/>
        </w:rPr>
        <w:t>PUBLISHER’S AFFIDAVIT</w:t>
      </w:r>
    </w:p>
    <w:p w14:paraId="1787AB54" w14:textId="3134BD4E" w:rsidR="002059BE" w:rsidRPr="003A51AF" w:rsidRDefault="002059BE" w:rsidP="002059BE">
      <w:pPr>
        <w:widowControl w:val="0"/>
        <w:tabs>
          <w:tab w:val="center" w:pos="4680"/>
        </w:tabs>
        <w:spacing w:after="0"/>
        <w:jc w:val="center"/>
        <w:rPr>
          <w:rFonts w:cs="Times New Roman"/>
        </w:rPr>
      </w:pPr>
      <w:r w:rsidRPr="001024A0">
        <w:rPr>
          <w:rFonts w:cs="Times New Roman"/>
        </w:rPr>
        <w:t>DOCKET NO</w:t>
      </w:r>
      <w:r w:rsidRPr="003A51AF">
        <w:rPr>
          <w:rFonts w:cs="Times New Roman"/>
        </w:rPr>
        <w:t xml:space="preserve">. </w:t>
      </w:r>
      <w:r w:rsidR="003A51AF" w:rsidRPr="003A51AF">
        <w:rPr>
          <w:rFonts w:cs="Times New Roman"/>
          <w:sz w:val="23"/>
          <w:szCs w:val="23"/>
        </w:rPr>
        <w:t>52632</w:t>
      </w:r>
    </w:p>
    <w:p w14:paraId="4AC469F7" w14:textId="77777777" w:rsidR="002059BE" w:rsidRPr="001024A0" w:rsidRDefault="002059BE" w:rsidP="002059BE">
      <w:pPr>
        <w:widowControl w:val="0"/>
        <w:spacing w:after="0"/>
        <w:rPr>
          <w:rFonts w:cs="Times New Roman"/>
        </w:rPr>
      </w:pPr>
      <w:r w:rsidRPr="001024A0">
        <w:rPr>
          <w:rFonts w:cs="Times New Roman"/>
        </w:rPr>
        <w:t>STATE OF TEXAS</w:t>
      </w:r>
    </w:p>
    <w:p w14:paraId="6C220843" w14:textId="77777777" w:rsidR="002059BE" w:rsidRPr="001024A0" w:rsidRDefault="002059BE" w:rsidP="002059BE">
      <w:pPr>
        <w:widowControl w:val="0"/>
        <w:spacing w:after="0"/>
        <w:rPr>
          <w:rFonts w:cs="Times New Roman"/>
        </w:rPr>
      </w:pPr>
      <w:r w:rsidRPr="001024A0">
        <w:rPr>
          <w:rFonts w:cs="Times New Roman"/>
        </w:rPr>
        <w:t>COUNTY OF ___</w:t>
      </w:r>
      <w:r>
        <w:rPr>
          <w:rFonts w:cs="Times New Roman"/>
        </w:rPr>
        <w:t>_________</w:t>
      </w:r>
      <w:r w:rsidRPr="001024A0">
        <w:rPr>
          <w:rFonts w:cs="Times New Roman"/>
        </w:rPr>
        <w:t>______</w:t>
      </w:r>
    </w:p>
    <w:p w14:paraId="70A3E2E1" w14:textId="77777777" w:rsidR="002059BE" w:rsidRPr="001024A0" w:rsidRDefault="002059BE" w:rsidP="002059BE">
      <w:pPr>
        <w:widowControl w:val="0"/>
        <w:spacing w:after="0"/>
        <w:rPr>
          <w:rFonts w:cs="Times New Roman"/>
        </w:rPr>
      </w:pPr>
    </w:p>
    <w:p w14:paraId="5A43CB58" w14:textId="77777777" w:rsidR="002059BE" w:rsidRPr="001024A0" w:rsidRDefault="002059BE" w:rsidP="002059BE">
      <w:pPr>
        <w:widowControl w:val="0"/>
        <w:spacing w:after="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75DCE7AD" w14:textId="77777777" w:rsidR="002059BE" w:rsidRPr="001024A0" w:rsidRDefault="002059BE" w:rsidP="002059BE">
      <w:pPr>
        <w:widowControl w:val="0"/>
        <w:spacing w:after="0"/>
        <w:rPr>
          <w:rFonts w:cs="Times New Roman"/>
          <w:sz w:val="16"/>
          <w:szCs w:val="16"/>
        </w:rPr>
      </w:pPr>
    </w:p>
    <w:p w14:paraId="36B0C997" w14:textId="77777777" w:rsidR="002059BE" w:rsidRDefault="002059BE" w:rsidP="002059BE">
      <w:pPr>
        <w:widowControl w:val="0"/>
        <w:spacing w:after="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37327581" w14:textId="77777777" w:rsidR="002059BE" w:rsidRPr="001024A0" w:rsidRDefault="002059BE" w:rsidP="002059BE">
      <w:pPr>
        <w:widowControl w:val="0"/>
        <w:spacing w:after="0"/>
        <w:rPr>
          <w:rFonts w:cs="Times New Roman"/>
          <w:sz w:val="16"/>
          <w:szCs w:val="16"/>
        </w:rPr>
      </w:pPr>
    </w:p>
    <w:p w14:paraId="25D2B2ED" w14:textId="77777777" w:rsidR="002059BE" w:rsidRPr="001024A0" w:rsidRDefault="002059BE" w:rsidP="002059BE">
      <w:pPr>
        <w:widowControl w:val="0"/>
        <w:spacing w:after="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1F26F881" w14:textId="77777777" w:rsidR="002059BE" w:rsidRPr="001024A0" w:rsidRDefault="002059BE" w:rsidP="002059BE">
      <w:pPr>
        <w:widowControl w:val="0"/>
        <w:tabs>
          <w:tab w:val="left" w:pos="5040"/>
        </w:tabs>
        <w:spacing w:after="0"/>
        <w:rPr>
          <w:rFonts w:cs="Times New Roman"/>
          <w:sz w:val="22"/>
        </w:rPr>
      </w:pPr>
      <w:r w:rsidRPr="001024A0">
        <w:rPr>
          <w:rFonts w:cs="Times New Roman"/>
          <w:sz w:val="22"/>
        </w:rPr>
        <w:t xml:space="preserve">(TITLE) </w:t>
      </w:r>
      <w:r w:rsidRPr="001024A0">
        <w:rPr>
          <w:rFonts w:cs="Times New Roman"/>
          <w:sz w:val="22"/>
        </w:rPr>
        <w:tab/>
        <w:t>(NAME OF NEWSPAPER)</w:t>
      </w:r>
    </w:p>
    <w:p w14:paraId="35182E80" w14:textId="77777777" w:rsidR="002059BE" w:rsidRPr="001024A0" w:rsidRDefault="002059BE" w:rsidP="002059BE">
      <w:pPr>
        <w:widowControl w:val="0"/>
        <w:spacing w:after="0"/>
        <w:rPr>
          <w:rFonts w:cs="Times New Roman"/>
        </w:rPr>
      </w:pPr>
    </w:p>
    <w:p w14:paraId="7BBCC2D5" w14:textId="77777777" w:rsidR="002059BE" w:rsidRPr="001024A0" w:rsidRDefault="002059BE" w:rsidP="002059BE">
      <w:pPr>
        <w:widowControl w:val="0"/>
        <w:spacing w:after="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138B5985" w14:textId="77777777" w:rsidR="002059BE" w:rsidRPr="001024A0" w:rsidRDefault="002059BE" w:rsidP="002059BE">
      <w:pPr>
        <w:widowControl w:val="0"/>
        <w:spacing w:after="0"/>
        <w:ind w:left="5040"/>
        <w:rPr>
          <w:rFonts w:cs="Times New Roman"/>
          <w:sz w:val="22"/>
        </w:rPr>
      </w:pPr>
      <w:r w:rsidRPr="001024A0">
        <w:rPr>
          <w:rFonts w:cs="Times New Roman"/>
          <w:sz w:val="22"/>
        </w:rPr>
        <w:t>(COUNTY/COUNTIES)</w:t>
      </w:r>
    </w:p>
    <w:p w14:paraId="63F60BC5" w14:textId="77777777" w:rsidR="002059BE" w:rsidRPr="001024A0" w:rsidRDefault="002059BE" w:rsidP="002059BE">
      <w:pPr>
        <w:widowControl w:val="0"/>
        <w:spacing w:after="0"/>
        <w:rPr>
          <w:rFonts w:cs="Times New Roman"/>
        </w:rPr>
      </w:pPr>
    </w:p>
    <w:p w14:paraId="712E7734" w14:textId="77777777" w:rsidR="002059BE" w:rsidRPr="001024A0" w:rsidRDefault="002059BE" w:rsidP="002059BE">
      <w:pPr>
        <w:widowControl w:val="0"/>
        <w:spacing w:after="0"/>
        <w:rPr>
          <w:rFonts w:cs="Times New Roman"/>
        </w:rPr>
      </w:pPr>
      <w:r w:rsidRPr="001024A0">
        <w:rPr>
          <w:rFonts w:cs="Times New Roman"/>
        </w:rPr>
        <w:t>and generally circulated in ____________________________</w:t>
      </w:r>
      <w:r>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1EA002A6" w14:textId="77777777" w:rsidR="002059BE" w:rsidRPr="001024A0" w:rsidRDefault="002059BE" w:rsidP="002059BE">
      <w:pPr>
        <w:widowControl w:val="0"/>
        <w:spacing w:after="0"/>
        <w:ind w:left="3600"/>
        <w:rPr>
          <w:rFonts w:cs="Times New Roman"/>
          <w:sz w:val="22"/>
        </w:rPr>
      </w:pPr>
      <w:r w:rsidRPr="001024A0">
        <w:rPr>
          <w:rFonts w:cs="Times New Roman"/>
          <w:sz w:val="22"/>
        </w:rPr>
        <w:t>(COUNTY/COUNTIES)</w:t>
      </w:r>
    </w:p>
    <w:p w14:paraId="7B925E69" w14:textId="77777777" w:rsidR="002059BE" w:rsidRPr="001024A0" w:rsidRDefault="002059BE" w:rsidP="002059BE">
      <w:pPr>
        <w:widowControl w:val="0"/>
        <w:spacing w:after="0"/>
        <w:rPr>
          <w:rFonts w:cs="Times New Roman"/>
        </w:rPr>
      </w:pPr>
    </w:p>
    <w:p w14:paraId="393CE69E" w14:textId="77777777" w:rsidR="002059BE" w:rsidRPr="001024A0" w:rsidRDefault="002059BE" w:rsidP="002059BE">
      <w:pPr>
        <w:widowControl w:val="0"/>
        <w:spacing w:after="0"/>
        <w:rPr>
          <w:rFonts w:cs="Times New Roman"/>
        </w:rPr>
      </w:pPr>
      <w:r w:rsidRPr="001024A0">
        <w:rPr>
          <w:rFonts w:cs="Times New Roman"/>
        </w:rPr>
        <w:t>and that the attached notice was published in said newspaper on the following dates, to wit:</w:t>
      </w:r>
    </w:p>
    <w:p w14:paraId="70681AA1" w14:textId="77777777" w:rsidR="002059BE" w:rsidRPr="001024A0" w:rsidRDefault="002059BE" w:rsidP="002059BE">
      <w:pPr>
        <w:widowControl w:val="0"/>
        <w:spacing w:after="0"/>
        <w:rPr>
          <w:rFonts w:cs="Times New Roman"/>
        </w:rPr>
      </w:pPr>
    </w:p>
    <w:p w14:paraId="64D28D85" w14:textId="77777777" w:rsidR="002059BE" w:rsidRPr="001024A0" w:rsidRDefault="002059BE" w:rsidP="002059BE">
      <w:pPr>
        <w:widowControl w:val="0"/>
        <w:spacing w:after="0"/>
        <w:rPr>
          <w:rFonts w:cs="Times New Roman"/>
        </w:rPr>
      </w:pPr>
      <w:r w:rsidRPr="001024A0">
        <w:rPr>
          <w:rFonts w:cs="Times New Roman"/>
        </w:rPr>
        <w:t>__________________________________________________________________</w:t>
      </w:r>
      <w:r>
        <w:rPr>
          <w:rFonts w:cs="Times New Roman"/>
        </w:rPr>
        <w:t>___________</w:t>
      </w:r>
    </w:p>
    <w:p w14:paraId="7C8C0B0B" w14:textId="77777777" w:rsidR="002059BE" w:rsidRPr="001024A0" w:rsidRDefault="002059BE" w:rsidP="002059BE">
      <w:pPr>
        <w:widowControl w:val="0"/>
        <w:spacing w:after="0"/>
        <w:ind w:left="3600"/>
        <w:rPr>
          <w:rFonts w:cs="Times New Roman"/>
          <w:sz w:val="22"/>
        </w:rPr>
      </w:pPr>
      <w:r w:rsidRPr="001024A0">
        <w:rPr>
          <w:rFonts w:cs="Times New Roman"/>
          <w:sz w:val="22"/>
        </w:rPr>
        <w:t>(DATES)</w:t>
      </w:r>
    </w:p>
    <w:p w14:paraId="23909C22" w14:textId="77777777" w:rsidR="002059BE" w:rsidRPr="001024A0" w:rsidRDefault="002059BE" w:rsidP="002059BE">
      <w:pPr>
        <w:widowControl w:val="0"/>
        <w:spacing w:after="0"/>
        <w:rPr>
          <w:rFonts w:cs="Times New Roman"/>
        </w:rPr>
      </w:pPr>
    </w:p>
    <w:p w14:paraId="7DC296FE" w14:textId="77777777" w:rsidR="002059BE" w:rsidRPr="001024A0" w:rsidRDefault="002059BE" w:rsidP="002059BE">
      <w:pPr>
        <w:widowControl w:val="0"/>
        <w:spacing w:after="0"/>
        <w:rPr>
          <w:rFonts w:cs="Times New Roman"/>
        </w:rPr>
      </w:pPr>
      <w:r w:rsidRPr="001024A0">
        <w:rPr>
          <w:rFonts w:cs="Times New Roman"/>
        </w:rPr>
        <w:t>_________________________________</w:t>
      </w:r>
      <w:r>
        <w:rPr>
          <w:rFonts w:cs="Times New Roman"/>
        </w:rPr>
        <w:t>_____</w:t>
      </w:r>
      <w:r w:rsidRPr="001024A0">
        <w:rPr>
          <w:rFonts w:cs="Times New Roman"/>
        </w:rPr>
        <w:t>____</w:t>
      </w:r>
    </w:p>
    <w:p w14:paraId="2D279BE4" w14:textId="77777777" w:rsidR="002059BE" w:rsidRPr="001024A0" w:rsidRDefault="002059BE" w:rsidP="002059BE">
      <w:pPr>
        <w:widowControl w:val="0"/>
        <w:spacing w:after="0"/>
        <w:rPr>
          <w:rFonts w:cs="Times New Roman"/>
          <w:sz w:val="22"/>
        </w:rPr>
      </w:pPr>
      <w:r w:rsidRPr="001024A0">
        <w:rPr>
          <w:rFonts w:cs="Times New Roman"/>
          <w:sz w:val="22"/>
        </w:rPr>
        <w:t>(SIGNATURE OF NEWSPAPER REPRESENTATIVE)</w:t>
      </w:r>
    </w:p>
    <w:p w14:paraId="639438FE" w14:textId="77777777" w:rsidR="002059BE" w:rsidRPr="001024A0" w:rsidRDefault="002059BE" w:rsidP="002059BE">
      <w:pPr>
        <w:widowControl w:val="0"/>
        <w:spacing w:after="0"/>
        <w:rPr>
          <w:rFonts w:cs="Times New Roman"/>
        </w:rPr>
      </w:pPr>
    </w:p>
    <w:p w14:paraId="485B46D5" w14:textId="77777777" w:rsidR="002059BE" w:rsidRPr="001024A0" w:rsidRDefault="002059BE" w:rsidP="002059BE">
      <w:pPr>
        <w:widowControl w:val="0"/>
        <w:spacing w:after="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__________,</w:t>
      </w:r>
      <w:r>
        <w:rPr>
          <w:rFonts w:cs="Times New Roman"/>
        </w:rPr>
        <w:t xml:space="preserve"> </w:t>
      </w:r>
      <w:r w:rsidRPr="001024A0">
        <w:rPr>
          <w:rFonts w:cs="Times New Roman"/>
        </w:rPr>
        <w:t>20</w:t>
      </w:r>
      <w:r w:rsidR="00487860">
        <w:rPr>
          <w:rFonts w:cs="Times New Roman"/>
        </w:rPr>
        <w:t>_</w:t>
      </w:r>
      <w:r w:rsidRPr="001024A0">
        <w:rPr>
          <w:rFonts w:cs="Times New Roman"/>
        </w:rPr>
        <w:t>__</w:t>
      </w:r>
      <w:r w:rsidR="00487860">
        <w:rPr>
          <w:rFonts w:cs="Times New Roman"/>
        </w:rPr>
        <w:t>,</w:t>
      </w:r>
    </w:p>
    <w:p w14:paraId="70B93C0F" w14:textId="77777777" w:rsidR="002059BE" w:rsidRPr="001024A0" w:rsidRDefault="002059BE" w:rsidP="002059BE">
      <w:pPr>
        <w:widowControl w:val="0"/>
        <w:spacing w:after="0"/>
        <w:rPr>
          <w:rFonts w:cs="Times New Roman"/>
        </w:rPr>
      </w:pPr>
      <w:r w:rsidRPr="001024A0">
        <w:rPr>
          <w:rFonts w:cs="Times New Roman"/>
        </w:rPr>
        <w:t>to certify which witness my hand and seal of office</w:t>
      </w:r>
      <w:r w:rsidRPr="003E32C8">
        <w:rPr>
          <w:rFonts w:cs="Times New Roman"/>
        </w:rPr>
        <w:t>.</w:t>
      </w:r>
    </w:p>
    <w:p w14:paraId="0D41EDC2" w14:textId="77777777" w:rsidR="002059BE" w:rsidRPr="001024A0" w:rsidRDefault="002059BE" w:rsidP="002059BE">
      <w:pPr>
        <w:widowControl w:val="0"/>
        <w:spacing w:after="0"/>
        <w:rPr>
          <w:rFonts w:cs="Times New Roman"/>
        </w:rPr>
      </w:pPr>
    </w:p>
    <w:p w14:paraId="354AEAF1" w14:textId="77777777" w:rsidR="002059BE" w:rsidRPr="001024A0" w:rsidRDefault="002059BE" w:rsidP="002059BE">
      <w:pPr>
        <w:widowControl w:val="0"/>
        <w:tabs>
          <w:tab w:val="right" w:pos="9360"/>
        </w:tabs>
        <w:spacing w:after="0"/>
        <w:rPr>
          <w:rFonts w:cs="Times New Roman"/>
        </w:rPr>
      </w:pPr>
      <w:r w:rsidRPr="001024A0">
        <w:rPr>
          <w:rFonts w:cs="Times New Roman"/>
        </w:rPr>
        <w:t>____________</w:t>
      </w:r>
      <w:r>
        <w:rPr>
          <w:rFonts w:cs="Times New Roman"/>
        </w:rPr>
        <w:t>______</w:t>
      </w:r>
      <w:r w:rsidRPr="001024A0">
        <w:rPr>
          <w:rFonts w:cs="Times New Roman"/>
        </w:rPr>
        <w:t>_________________</w:t>
      </w:r>
    </w:p>
    <w:p w14:paraId="1623F3A0" w14:textId="77777777" w:rsidR="002059BE" w:rsidRPr="001024A0" w:rsidRDefault="002059BE" w:rsidP="002059BE">
      <w:pPr>
        <w:widowControl w:val="0"/>
        <w:tabs>
          <w:tab w:val="right" w:pos="9360"/>
        </w:tabs>
        <w:spacing w:after="0"/>
        <w:rPr>
          <w:rFonts w:cs="Times New Roman"/>
        </w:rPr>
      </w:pPr>
      <w:r w:rsidRPr="001024A0">
        <w:rPr>
          <w:rFonts w:cs="Times New Roman"/>
        </w:rPr>
        <w:t>Notary Public in and for the State of Texas</w:t>
      </w:r>
    </w:p>
    <w:p w14:paraId="7C45ECF4" w14:textId="77777777" w:rsidR="002059BE" w:rsidRPr="001024A0" w:rsidRDefault="002059BE" w:rsidP="002059BE">
      <w:pPr>
        <w:widowControl w:val="0"/>
        <w:tabs>
          <w:tab w:val="right" w:pos="9360"/>
        </w:tabs>
        <w:spacing w:after="0"/>
        <w:rPr>
          <w:rFonts w:cs="Times New Roman"/>
        </w:rPr>
      </w:pPr>
    </w:p>
    <w:p w14:paraId="21A056D0" w14:textId="77777777" w:rsidR="002059BE" w:rsidRPr="006F3032" w:rsidRDefault="002059BE" w:rsidP="002059BE">
      <w:pPr>
        <w:widowControl w:val="0"/>
        <w:tabs>
          <w:tab w:val="right" w:pos="9360"/>
        </w:tabs>
        <w:spacing w:after="0"/>
        <w:rPr>
          <w:rFonts w:cs="Times New Roman"/>
        </w:rPr>
      </w:pPr>
      <w:r w:rsidRPr="001024A0">
        <w:rPr>
          <w:rFonts w:cs="Times New Roman"/>
        </w:rPr>
        <w:t>_________________</w:t>
      </w:r>
      <w:r>
        <w:rPr>
          <w:rFonts w:cs="Times New Roman"/>
        </w:rPr>
        <w:t>______</w:t>
      </w:r>
      <w:r w:rsidRPr="006F3032">
        <w:rPr>
          <w:rFonts w:cs="Times New Roman"/>
        </w:rPr>
        <w:t>____________</w:t>
      </w:r>
    </w:p>
    <w:p w14:paraId="1F2F1AF1" w14:textId="77777777" w:rsidR="002059BE" w:rsidRDefault="002059BE" w:rsidP="002059BE">
      <w:pPr>
        <w:widowControl w:val="0"/>
        <w:tabs>
          <w:tab w:val="right" w:pos="9360"/>
        </w:tabs>
        <w:spacing w:after="0"/>
        <w:rPr>
          <w:rFonts w:cs="Times New Roman"/>
        </w:rPr>
      </w:pPr>
      <w:r w:rsidRPr="006F3032">
        <w:rPr>
          <w:rFonts w:cs="Times New Roman"/>
        </w:rPr>
        <w:t>Print or Type Name of Notary Public</w:t>
      </w:r>
    </w:p>
    <w:p w14:paraId="6D295DEC" w14:textId="77777777" w:rsidR="002059BE" w:rsidRPr="006F3032" w:rsidRDefault="002059BE" w:rsidP="002059BE">
      <w:pPr>
        <w:widowControl w:val="0"/>
        <w:tabs>
          <w:tab w:val="right" w:pos="9360"/>
        </w:tabs>
        <w:spacing w:after="0"/>
        <w:rPr>
          <w:rFonts w:cs="Times New Roman"/>
        </w:rPr>
      </w:pPr>
    </w:p>
    <w:p w14:paraId="670526C9" w14:textId="77777777" w:rsidR="002059BE" w:rsidRPr="00F5205C" w:rsidRDefault="002059BE" w:rsidP="00C753C3">
      <w:pPr>
        <w:widowControl w:val="0"/>
        <w:tabs>
          <w:tab w:val="right" w:pos="9360"/>
        </w:tabs>
        <w:spacing w:after="0"/>
        <w:rPr>
          <w:rFonts w:cs="Times New Roman"/>
        </w:rPr>
      </w:pPr>
      <w:r w:rsidRPr="006F3032">
        <w:rPr>
          <w:rFonts w:cs="Times New Roman"/>
        </w:rPr>
        <w:t>Commission Expires ______________</w:t>
      </w:r>
    </w:p>
    <w:p w14:paraId="4BADD731" w14:textId="77777777" w:rsidR="002059BE" w:rsidRPr="00211F35" w:rsidRDefault="002059BE" w:rsidP="002059BE">
      <w:pPr>
        <w:rPr>
          <w:rFonts w:cs="Times New Roman"/>
        </w:rPr>
      </w:pPr>
    </w:p>
    <w:p w14:paraId="67255B66" w14:textId="77777777" w:rsidR="002059BE" w:rsidRPr="003C7B98" w:rsidRDefault="002059BE" w:rsidP="00E012D6">
      <w:pPr>
        <w:widowControl w:val="0"/>
        <w:tabs>
          <w:tab w:val="right" w:pos="10080"/>
        </w:tabs>
        <w:spacing w:after="0" w:line="215" w:lineRule="auto"/>
        <w:rPr>
          <w:rFonts w:cs="Times New Roman"/>
        </w:rPr>
      </w:pPr>
    </w:p>
    <w:sectPr w:rsidR="002059BE"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C65F9" w14:textId="77777777" w:rsidR="00D0444A" w:rsidRDefault="00D0444A" w:rsidP="0043535A">
      <w:pPr>
        <w:spacing w:after="0" w:line="240" w:lineRule="auto"/>
      </w:pPr>
      <w:r>
        <w:separator/>
      </w:r>
    </w:p>
  </w:endnote>
  <w:endnote w:type="continuationSeparator" w:id="0">
    <w:p w14:paraId="1EE465F7" w14:textId="77777777" w:rsidR="00D0444A" w:rsidRDefault="00D0444A"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BB152" w14:textId="77777777" w:rsidR="005B219D" w:rsidRPr="00A75D16" w:rsidRDefault="00A75D16" w:rsidP="00A75D16">
    <w:pPr>
      <w:pStyle w:val="Footer"/>
      <w:rPr>
        <w:rFonts w:ascii="Times New Roman" w:hAnsi="Times New Roman" w:cs="Times New Roman"/>
        <w:sz w:val="20"/>
        <w:szCs w:val="20"/>
      </w:rPr>
    </w:pPr>
    <w:bookmarkStart w:id="4" w:name="_Hlk63347658"/>
    <w:bookmarkStart w:id="5" w:name="_Hlk63347659"/>
    <w:r w:rsidRPr="00A75D16">
      <w:rPr>
        <w:rFonts w:ascii="Times New Roman" w:hAnsi="Times New Roman" w:cs="Times New Roman"/>
        <w:sz w:val="20"/>
        <w:szCs w:val="20"/>
      </w:rPr>
      <w:t xml:space="preserve">Notice Form Updated: </w:t>
    </w:r>
    <w:r w:rsidR="002B5155">
      <w:rPr>
        <w:rFonts w:ascii="Times New Roman" w:hAnsi="Times New Roman" w:cs="Times New Roman"/>
        <w:sz w:val="20"/>
        <w:szCs w:val="20"/>
      </w:rPr>
      <w:t>April 8</w:t>
    </w:r>
    <w:r w:rsidRPr="00A75D16">
      <w:rPr>
        <w:rFonts w:ascii="Times New Roman" w:hAnsi="Times New Roman" w:cs="Times New Roman"/>
        <w:sz w:val="20"/>
        <w:szCs w:val="20"/>
      </w:rPr>
      <w:t>, 2021</w:t>
    </w:r>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2B7AC" w14:textId="77777777" w:rsidR="00D0444A" w:rsidRDefault="00D0444A" w:rsidP="0043535A">
      <w:pPr>
        <w:spacing w:after="0" w:line="240" w:lineRule="auto"/>
      </w:pPr>
      <w:r>
        <w:separator/>
      </w:r>
    </w:p>
  </w:footnote>
  <w:footnote w:type="continuationSeparator" w:id="0">
    <w:p w14:paraId="417B2066" w14:textId="77777777" w:rsidR="00D0444A" w:rsidRDefault="00D0444A"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44A"/>
    <w:rsid w:val="000073B4"/>
    <w:rsid w:val="00011579"/>
    <w:rsid w:val="0002012B"/>
    <w:rsid w:val="00027BC6"/>
    <w:rsid w:val="000325E5"/>
    <w:rsid w:val="00033107"/>
    <w:rsid w:val="00053779"/>
    <w:rsid w:val="000B112A"/>
    <w:rsid w:val="000B4C24"/>
    <w:rsid w:val="000C219A"/>
    <w:rsid w:val="000C4EAC"/>
    <w:rsid w:val="000C5B50"/>
    <w:rsid w:val="001058D4"/>
    <w:rsid w:val="0011381D"/>
    <w:rsid w:val="00115771"/>
    <w:rsid w:val="001316E6"/>
    <w:rsid w:val="00131F7C"/>
    <w:rsid w:val="00156BF8"/>
    <w:rsid w:val="0016407A"/>
    <w:rsid w:val="001644AA"/>
    <w:rsid w:val="0017426A"/>
    <w:rsid w:val="001848AF"/>
    <w:rsid w:val="001A2BE4"/>
    <w:rsid w:val="001B3321"/>
    <w:rsid w:val="001B5337"/>
    <w:rsid w:val="001E4E38"/>
    <w:rsid w:val="002059BE"/>
    <w:rsid w:val="00210947"/>
    <w:rsid w:val="00213755"/>
    <w:rsid w:val="0025054E"/>
    <w:rsid w:val="00251E60"/>
    <w:rsid w:val="002540D3"/>
    <w:rsid w:val="0025687E"/>
    <w:rsid w:val="00265328"/>
    <w:rsid w:val="002823AE"/>
    <w:rsid w:val="002B5155"/>
    <w:rsid w:val="002C23FB"/>
    <w:rsid w:val="002C5AFC"/>
    <w:rsid w:val="002D31D4"/>
    <w:rsid w:val="002D590C"/>
    <w:rsid w:val="002E32CF"/>
    <w:rsid w:val="002F4412"/>
    <w:rsid w:val="003147C7"/>
    <w:rsid w:val="00333330"/>
    <w:rsid w:val="00355C81"/>
    <w:rsid w:val="00361711"/>
    <w:rsid w:val="00380A0B"/>
    <w:rsid w:val="003A3488"/>
    <w:rsid w:val="003A51AF"/>
    <w:rsid w:val="003A71AD"/>
    <w:rsid w:val="003B7DC4"/>
    <w:rsid w:val="003C7B98"/>
    <w:rsid w:val="003D036F"/>
    <w:rsid w:val="003E4A32"/>
    <w:rsid w:val="00413E1E"/>
    <w:rsid w:val="00431DF8"/>
    <w:rsid w:val="0043535A"/>
    <w:rsid w:val="004353DB"/>
    <w:rsid w:val="00487860"/>
    <w:rsid w:val="004A23B5"/>
    <w:rsid w:val="004C1918"/>
    <w:rsid w:val="00500CB1"/>
    <w:rsid w:val="0052561D"/>
    <w:rsid w:val="00530844"/>
    <w:rsid w:val="00536433"/>
    <w:rsid w:val="0054675C"/>
    <w:rsid w:val="00562332"/>
    <w:rsid w:val="00562A2A"/>
    <w:rsid w:val="00581963"/>
    <w:rsid w:val="005922EA"/>
    <w:rsid w:val="00596BB0"/>
    <w:rsid w:val="005A1C04"/>
    <w:rsid w:val="005B219D"/>
    <w:rsid w:val="005B3CC1"/>
    <w:rsid w:val="005C656D"/>
    <w:rsid w:val="00600335"/>
    <w:rsid w:val="00600CF0"/>
    <w:rsid w:val="00603435"/>
    <w:rsid w:val="006060AD"/>
    <w:rsid w:val="00614424"/>
    <w:rsid w:val="00637AF4"/>
    <w:rsid w:val="006416D3"/>
    <w:rsid w:val="0065418C"/>
    <w:rsid w:val="0067677C"/>
    <w:rsid w:val="006803A1"/>
    <w:rsid w:val="006A0778"/>
    <w:rsid w:val="006A3A84"/>
    <w:rsid w:val="0071089F"/>
    <w:rsid w:val="00740CCB"/>
    <w:rsid w:val="00745208"/>
    <w:rsid w:val="00785C46"/>
    <w:rsid w:val="00797298"/>
    <w:rsid w:val="007C5E3F"/>
    <w:rsid w:val="007D236D"/>
    <w:rsid w:val="007E4F69"/>
    <w:rsid w:val="007F043D"/>
    <w:rsid w:val="007F2A2A"/>
    <w:rsid w:val="007F7414"/>
    <w:rsid w:val="0080277E"/>
    <w:rsid w:val="00832073"/>
    <w:rsid w:val="00832A12"/>
    <w:rsid w:val="008647CE"/>
    <w:rsid w:val="008A5B6B"/>
    <w:rsid w:val="008E6E96"/>
    <w:rsid w:val="00900E94"/>
    <w:rsid w:val="00916D2B"/>
    <w:rsid w:val="00920DAA"/>
    <w:rsid w:val="009349A3"/>
    <w:rsid w:val="00941B08"/>
    <w:rsid w:val="00943594"/>
    <w:rsid w:val="00944057"/>
    <w:rsid w:val="009454C1"/>
    <w:rsid w:val="00946797"/>
    <w:rsid w:val="0097165D"/>
    <w:rsid w:val="00984E40"/>
    <w:rsid w:val="0098773B"/>
    <w:rsid w:val="009A1E3E"/>
    <w:rsid w:val="009F36A5"/>
    <w:rsid w:val="00A03883"/>
    <w:rsid w:val="00A10B3B"/>
    <w:rsid w:val="00A21C2F"/>
    <w:rsid w:val="00A57CF7"/>
    <w:rsid w:val="00A72609"/>
    <w:rsid w:val="00A73CB8"/>
    <w:rsid w:val="00A75D16"/>
    <w:rsid w:val="00A83220"/>
    <w:rsid w:val="00A97702"/>
    <w:rsid w:val="00AA19CF"/>
    <w:rsid w:val="00B15600"/>
    <w:rsid w:val="00B2595F"/>
    <w:rsid w:val="00B263B2"/>
    <w:rsid w:val="00B57F83"/>
    <w:rsid w:val="00B66304"/>
    <w:rsid w:val="00B72768"/>
    <w:rsid w:val="00B73AF2"/>
    <w:rsid w:val="00B857FF"/>
    <w:rsid w:val="00BB399F"/>
    <w:rsid w:val="00BC5619"/>
    <w:rsid w:val="00BC75CB"/>
    <w:rsid w:val="00C10115"/>
    <w:rsid w:val="00C16EBE"/>
    <w:rsid w:val="00C45CA2"/>
    <w:rsid w:val="00C50D68"/>
    <w:rsid w:val="00C753C3"/>
    <w:rsid w:val="00C86427"/>
    <w:rsid w:val="00CD1066"/>
    <w:rsid w:val="00CE188B"/>
    <w:rsid w:val="00D01DF4"/>
    <w:rsid w:val="00D0444A"/>
    <w:rsid w:val="00D04CF2"/>
    <w:rsid w:val="00D25959"/>
    <w:rsid w:val="00D44634"/>
    <w:rsid w:val="00D55511"/>
    <w:rsid w:val="00D87406"/>
    <w:rsid w:val="00D93E52"/>
    <w:rsid w:val="00D97D2E"/>
    <w:rsid w:val="00DA53A4"/>
    <w:rsid w:val="00DA5881"/>
    <w:rsid w:val="00DA7537"/>
    <w:rsid w:val="00DC31F9"/>
    <w:rsid w:val="00DE5DA5"/>
    <w:rsid w:val="00DF36B0"/>
    <w:rsid w:val="00DF6A00"/>
    <w:rsid w:val="00E012D6"/>
    <w:rsid w:val="00E32C6A"/>
    <w:rsid w:val="00E50B93"/>
    <w:rsid w:val="00E608CA"/>
    <w:rsid w:val="00E657D4"/>
    <w:rsid w:val="00E80C18"/>
    <w:rsid w:val="00E84E58"/>
    <w:rsid w:val="00EC1389"/>
    <w:rsid w:val="00F2235B"/>
    <w:rsid w:val="00F22AB4"/>
    <w:rsid w:val="00F40872"/>
    <w:rsid w:val="00F62D7D"/>
    <w:rsid w:val="00F71910"/>
    <w:rsid w:val="00F73C0B"/>
    <w:rsid w:val="00FB78BA"/>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66919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9BE"/>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75D16"/>
    <w:pPr>
      <w:spacing w:after="0" w:line="240" w:lineRule="auto"/>
    </w:pPr>
    <w:rPr>
      <w:rFonts w:ascii="Times New Roman" w:hAnsi="Times New Roman"/>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7830131">
      <w:bodyDiv w:val="1"/>
      <w:marLeft w:val="0"/>
      <w:marRight w:val="0"/>
      <w:marTop w:val="0"/>
      <w:marBottom w:val="0"/>
      <w:divBdr>
        <w:top w:val="none" w:sz="0" w:space="0" w:color="auto"/>
        <w:left w:val="none" w:sz="0" w:space="0" w:color="auto"/>
        <w:bottom w:val="none" w:sz="0" w:space="0" w:color="auto"/>
        <w:right w:val="none" w:sz="0" w:space="0" w:color="auto"/>
      </w:divBdr>
    </w:div>
    <w:div w:id="197967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arris\AppData\Local\Microsoft\Windows\INetCache\Content.Outlook\0NU8QG9C\STM%20Notice%20and%20Affidavit%20(amending%20CCN%20or%20a%20portion%20of%20STM%20transfer)%20-%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4379D-8809-4C32-A2FD-7C9C6C70A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Notice and Affidavit (amending CCN or a portion of STM transfer) - Template</Template>
  <TotalTime>0</TotalTime>
  <Pages>6</Pages>
  <Words>1402</Words>
  <Characters>7997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2021-12-20T17:39:00Z</dcterms:created>
  <dcterms:modified xsi:type="dcterms:W3CDTF">2021-12-20T18:15:00Z</dcterms:modified>
</cp:coreProperties>
</file>